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A58A5" w14:textId="2EC8E2ED" w:rsidR="008935C9" w:rsidRPr="00967CFB" w:rsidRDefault="008935C9" w:rsidP="008935C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0B1BBC">
        <w:rPr>
          <w:rFonts w:ascii="Arial" w:hAnsi="Arial" w:cs="Arial"/>
          <w:b/>
          <w:bCs/>
          <w:sz w:val="28"/>
        </w:rPr>
        <w:t>R1-250080</w:t>
      </w:r>
      <w:r>
        <w:rPr>
          <w:rFonts w:ascii="Arial" w:hAnsi="Arial" w:cs="Arial"/>
          <w:b/>
          <w:bCs/>
          <w:sz w:val="28"/>
        </w:rPr>
        <w:t>6</w:t>
      </w:r>
    </w:p>
    <w:p w14:paraId="2E678EC7" w14:textId="77777777" w:rsidR="008935C9" w:rsidRPr="009513AC" w:rsidRDefault="008935C9" w:rsidP="008935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3530CAA4" w14:textId="77777777" w:rsidR="00155A29" w:rsidRPr="00155A29" w:rsidRDefault="00155A29" w:rsidP="00155A29">
      <w:pPr>
        <w:tabs>
          <w:tab w:val="center" w:pos="4536"/>
          <w:tab w:val="right" w:pos="9072"/>
        </w:tabs>
        <w:rPr>
          <w:rFonts w:ascii="Arial" w:eastAsia="MS Mincho" w:hAnsi="Arial" w:cs="Arial"/>
          <w:b/>
          <w:bCs/>
          <w:lang w:eastAsia="ja-JP"/>
        </w:rPr>
      </w:pPr>
    </w:p>
    <w:p w14:paraId="5FB7E722" w14:textId="3780DD96" w:rsidR="00E90E49" w:rsidRPr="000E0BC7" w:rsidRDefault="00E90E49" w:rsidP="00311702">
      <w:pPr>
        <w:pStyle w:val="3GPPHeader"/>
        <w:rPr>
          <w:rFonts w:ascii="Arial" w:hAnsi="Arial" w:cs="Arial"/>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C151AD" w:rsidRPr="000E0BC7">
        <w:rPr>
          <w:rFonts w:ascii="Arial" w:hAnsi="Arial" w:cs="Arial"/>
        </w:rPr>
        <w:t>1</w:t>
      </w:r>
      <w:r w:rsidR="002D2038" w:rsidRPr="000E0BC7">
        <w:rPr>
          <w:rFonts w:ascii="Arial" w:hAnsi="Arial" w:cs="Arial"/>
        </w:rPr>
        <w:t>1.</w:t>
      </w:r>
      <w:r w:rsidR="0051326F">
        <w:rPr>
          <w:rFonts w:ascii="Arial" w:hAnsi="Arial" w:cs="Arial"/>
        </w:rPr>
        <w:t>4</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750DBCA3"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5838A0">
        <w:rPr>
          <w:rFonts w:ascii="Arial" w:hAnsi="Arial" w:cs="Arial"/>
        </w:rPr>
        <w:t>Discussion o</w:t>
      </w:r>
      <w:r w:rsidR="00CF685A">
        <w:rPr>
          <w:rFonts w:ascii="Arial" w:hAnsi="Arial" w:cs="Arial"/>
        </w:rPr>
        <w:t>n</w:t>
      </w:r>
      <w:r w:rsidR="0051326F" w:rsidRPr="0051326F">
        <w:rPr>
          <w:rFonts w:ascii="Arial" w:hAnsi="Arial" w:cs="Arial"/>
        </w:rPr>
        <w:t xml:space="preserve"> IoT-NTN </w:t>
      </w:r>
      <w:r w:rsidR="00035E97" w:rsidRPr="00035E97">
        <w:rPr>
          <w:rFonts w:ascii="Arial" w:hAnsi="Arial" w:cs="Arial"/>
        </w:rPr>
        <w:t>Uplink Capacity E</w:t>
      </w:r>
      <w:r w:rsidR="0051326F" w:rsidRPr="0051326F">
        <w:rPr>
          <w:rFonts w:ascii="Arial" w:hAnsi="Arial" w:cs="Arial"/>
        </w:rPr>
        <w:t>nhancement</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7D5F725A" w14:textId="562ABB31" w:rsidR="00385112" w:rsidRDefault="00E00129" w:rsidP="006D7283">
      <w:pPr>
        <w:spacing w:before="120" w:after="120"/>
        <w:jc w:val="both"/>
      </w:pPr>
      <w:r>
        <w:t xml:space="preserve">In </w:t>
      </w:r>
      <w:r w:rsidR="009761AF">
        <w:t xml:space="preserve">the </w:t>
      </w:r>
      <w:r>
        <w:t>RAN #1</w:t>
      </w:r>
      <w:r w:rsidR="002D2038">
        <w:t>02</w:t>
      </w:r>
      <w:r>
        <w:t xml:space="preserve"> meeting</w:t>
      </w:r>
      <w:r w:rsidR="00385112">
        <w:t xml:space="preserve">, </w:t>
      </w:r>
      <w:r w:rsidR="002D2038">
        <w:t xml:space="preserve">the WID of Release 19 </w:t>
      </w:r>
      <w:r w:rsidR="00280BF3">
        <w:rPr>
          <w:rFonts w:hint="eastAsia"/>
        </w:rPr>
        <w:t>IoT</w:t>
      </w:r>
      <w:r w:rsidR="00280BF3">
        <w:t>-</w:t>
      </w:r>
      <w:r w:rsidR="002D2038">
        <w:t xml:space="preserve">NTN was agreed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 xml:space="preserve">nhancement for </w:t>
      </w:r>
      <w:r w:rsidR="000E0BC7">
        <w:rPr>
          <w:rFonts w:eastAsia="Calibri"/>
          <w:lang w:eastAsia="ko-KR"/>
        </w:rPr>
        <w:t>IoT</w:t>
      </w:r>
      <w:r w:rsidR="004037A3" w:rsidRPr="009431DD">
        <w:rPr>
          <w:rFonts w:eastAsia="Calibri"/>
          <w:lang w:eastAsia="ko-KR"/>
        </w:rPr>
        <w:t>-NTN</w:t>
      </w:r>
      <w:r w:rsidR="002D2038">
        <w:t xml:space="preserve">. </w:t>
      </w:r>
      <w:r w:rsidR="006D7283">
        <w:t xml:space="preserve">In addition, the following agreements were made </w:t>
      </w:r>
      <w:r w:rsidR="00441518">
        <w:t>i</w:t>
      </w:r>
      <w:r w:rsidR="006D7283">
        <w:t xml:space="preserve">n </w:t>
      </w:r>
      <w:r w:rsidR="004B2DFE">
        <w:rPr>
          <w:rFonts w:hint="eastAsia"/>
        </w:rPr>
        <w:t xml:space="preserve">the </w:t>
      </w:r>
      <w:r w:rsidR="006D7283">
        <w:t>last RAN1 meeting</w:t>
      </w:r>
      <w:r w:rsidR="00C234BC">
        <w:t xml:space="preserve"> </w:t>
      </w:r>
      <w:r w:rsidR="00441518">
        <w:t>[2]</w:t>
      </w:r>
      <w:r w:rsidR="006D7283">
        <w:t>.</w:t>
      </w:r>
    </w:p>
    <w:tbl>
      <w:tblPr>
        <w:tblStyle w:val="TableGrid"/>
        <w:tblW w:w="0" w:type="auto"/>
        <w:tblLook w:val="04A0" w:firstRow="1" w:lastRow="0" w:firstColumn="1" w:lastColumn="0" w:noHBand="0" w:noVBand="1"/>
      </w:tblPr>
      <w:tblGrid>
        <w:gridCol w:w="9629"/>
      </w:tblGrid>
      <w:tr w:rsidR="008E2616" w:rsidRPr="00B213B2" w14:paraId="33C9ED9E" w14:textId="77777777" w:rsidTr="008E2616">
        <w:tc>
          <w:tcPr>
            <w:tcW w:w="9629" w:type="dxa"/>
          </w:tcPr>
          <w:p w14:paraId="070D586C" w14:textId="77777777" w:rsidR="007D15AB" w:rsidRPr="00B213B2" w:rsidRDefault="007D15AB" w:rsidP="007D15AB">
            <w:pPr>
              <w:rPr>
                <w:lang w:eastAsia="ar-SA"/>
              </w:rPr>
            </w:pPr>
            <w:r w:rsidRPr="00B213B2">
              <w:rPr>
                <w:highlight w:val="green"/>
                <w:lang w:eastAsia="ar-SA"/>
              </w:rPr>
              <w:t>Agreement</w:t>
            </w:r>
          </w:p>
          <w:p w14:paraId="2605C9C7" w14:textId="77777777" w:rsidR="007D15AB" w:rsidRPr="00B213B2" w:rsidRDefault="007D15AB" w:rsidP="007D15AB">
            <w:r w:rsidRPr="00B213B2">
              <w:t>For NPUSCH Format 1 single-tone 15kHz SCS, RAN1 studies at least the following options for CDM DMRS with legacy pattern for down-selection:</w:t>
            </w:r>
          </w:p>
          <w:p w14:paraId="471AA704" w14:textId="77777777" w:rsidR="007D15AB" w:rsidRPr="00B213B2" w:rsidRDefault="007D15AB" w:rsidP="007D15AB">
            <w:pPr>
              <w:pStyle w:val="ListParagraph"/>
              <w:numPr>
                <w:ilvl w:val="0"/>
                <w:numId w:val="65"/>
              </w:numPr>
              <w:rPr>
                <w:rFonts w:ascii="Times New Roman" w:hAnsi="Times New Roman"/>
                <w:sz w:val="24"/>
                <w:szCs w:val="24"/>
                <w:lang w:eastAsia="zh-CN"/>
              </w:rPr>
            </w:pPr>
            <w:r w:rsidRPr="00B213B2">
              <w:rPr>
                <w:rFonts w:ascii="Times New Roman" w:hAnsi="Times New Roman"/>
                <w:sz w:val="24"/>
                <w:szCs w:val="24"/>
                <w:lang w:eastAsia="zh-CN"/>
              </w:rPr>
              <w:t>Option 1: DMRS symbols are spread before the OCC is applied, e.g. according to the formula:</w:t>
            </w:r>
          </w:p>
          <w:p w14:paraId="6486287B" w14:textId="77777777" w:rsidR="007D15AB" w:rsidRPr="00B213B2" w:rsidRDefault="0082696D" w:rsidP="007D15AB">
            <w:pPr>
              <w:pStyle w:val="Caption"/>
              <w:rPr>
                <w:b w:val="0"/>
              </w:rPr>
            </w:pPr>
            <w:r w:rsidRPr="005D13AD">
              <w:rPr>
                <w:rFonts w:eastAsia="Batang"/>
                <w:b w:val="0"/>
                <w:noProof/>
              </w:rPr>
              <w:pict w14:anchorId="50FC9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2in;height:26.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33BD&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451&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A0641&quot;/&gt;&lt;wsp:rsid wsp:val=&quot;000B2E2E&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0E9F&quot;/&gt;&lt;wsp:rsid wsp:val=&quot;000D241E&quot;/&gt;&lt;wsp:rsid wsp:val=&quot;000D242E&quot;/&gt;&lt;wsp:rsid wsp:val=&quot;000D698F&quot;/&gt;&lt;wsp:rsid wsp:val=&quot;000D6DD2&quot;/&gt;&lt;wsp:rsid wsp:val=&quot;000E1225&quot;/&gt;&lt;wsp:rsid wsp:val=&quot;000E347E&quot;/&gt;&lt;wsp:rsid wsp:val=&quot;000E474A&quot;/&gt;&lt;wsp:rsid wsp:val=&quot;000E5BCB&quot;/&gt;&lt;wsp:rsid wsp:val=&quot;000E67A5&quot;/&gt;&lt;wsp:rsid wsp:val=&quot;000F06DE&quot;/&gt;&lt;wsp:rsid wsp:val=&quot;000F45D7&quot;/&gt;&lt;wsp:rsid wsp:val=&quot;000F5885&quot;/&gt;&lt;wsp:rsid wsp:val=&quot;0010080A&quot;/&gt;&lt;wsp:rsid wsp:val=&quot;001018D5&quot;/&gt;&lt;wsp:rsid wsp:val=&quot;0010230E&quot;/&gt;&lt;wsp:rsid wsp:val=&quot;00105C24&quot;/&gt;&lt;wsp:rsid wsp:val=&quot;00111908&quot;/&gt;&lt;wsp:rsid wsp:val=&quot;00114F16&quot;/&gt;&lt;wsp:rsid wsp:val=&quot;00115BFC&quot;/&gt;&lt;wsp:rsid wsp:val=&quot;00120884&quot;/&gt;&lt;wsp:rsid wsp:val=&quot;00130389&quot;/&gt;&lt;wsp:rsid wsp:val=&quot;00131CB0&quot;/&gt;&lt;wsp:rsid wsp:val=&quot;00132A10&quot;/&gt;&lt;wsp:rsid wsp:val=&quot;00132CBE&quot;/&gt;&lt;wsp:rsid wsp:val=&quot;00135DF2&quot;/&gt;&lt;wsp:rsid wsp:val=&quot;001376F6&quot;/&gt;&lt;wsp:rsid wsp:val=&quot;00146D61&quot;/&gt;&lt;wsp:rsid wsp:val=&quot;00146F81&quot;/&gt;&lt;wsp:rsid wsp:val=&quot;0015236B&quot;/&gt;&lt;wsp:rsid wsp:val=&quot;00156174&quot;/&gt;&lt;wsp:rsid wsp:val=&quot;0016074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2389&quot;/&gt;&lt;wsp:rsid wsp:val=&quot;001D2462&quot;/&gt;&lt;wsp:rsid wsp:val=&quot;001D34C0&quot;/&gt;&lt;wsp:rsid wsp:val=&quot;001D41B7&quot;/&gt;&lt;wsp:rsid wsp:val=&quot;001D428B&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4BAF&quot;/&gt;&lt;wsp:rsid wsp:val=&quot;00206129&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17&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3775&quot;/&gt;&lt;wsp:rsid wsp:val=&quot;0025466B&quot;/&gt;&lt;wsp:rsid wsp:val=&quot;00255925&quot;/&gt;&lt;wsp:rsid wsp:val=&quot;00255966&quot;/&gt;&lt;wsp:rsid wsp:val=&quot;00256228&quot;/&gt;&lt;wsp:rsid wsp:val=&quot;0025787C&quot;/&gt;&lt;wsp:rsid wsp:val=&quot;00265760&quot;/&gt;&lt;wsp:rsid wsp:val=&quot;00265C97&quot;/&gt;&lt;wsp:rsid wsp:val=&quot;00271586&quot;/&gt;&lt;wsp:rsid wsp:val=&quot;00271CD9&quot;/&gt;&lt;wsp:rsid wsp:val=&quot;002732C7&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46EA&quot;/&gt;&lt;wsp:rsid wsp:val=&quot;0029757E&quot;/&gt;&lt;wsp:rsid wsp:val=&quot;00297DD6&quot;/&gt;&lt;wsp:rsid wsp:val=&quot;002A1E7D&quot;/&gt;&lt;wsp:rsid wsp:val=&quot;002A7471&quot;/&gt;&lt;wsp:rsid wsp:val=&quot;002B0187&quot;/&gt;&lt;wsp:rsid wsp:val=&quot;002B08E6&quot;/&gt;&lt;wsp:rsid wsp:val=&quot;002B1FFA&quot;/&gt;&lt;wsp:rsid wsp:val=&quot;002B2B40&quot;/&gt;&lt;wsp:rsid wsp:val=&quot;002B32DD&quot;/&gt;&lt;wsp:rsid wsp:val=&quot;002B4863&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D71F8&quot;/&gt;&lt;wsp:rsid wsp:val=&quot;002E1DF6&quot;/&gt;&lt;wsp:rsid wsp:val=&quot;002E347F&quot;/&gt;&lt;wsp:rsid wsp:val=&quot;002E687D&quot;/&gt;&lt;wsp:rsid wsp:val=&quot;002F0759&quot;/&gt;&lt;wsp:rsid wsp:val=&quot;002F0AD0&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7F7&quot;/&gt;&lt;wsp:rsid wsp:val=&quot;0032089E&quot;/&gt;&lt;wsp:rsid wsp:val=&quot;00322C41&quot;/&gt;&lt;wsp:rsid wsp:val=&quot;0032301D&quot;/&gt;&lt;wsp:rsid wsp:val=&quot;003230FF&quot;/&gt;&lt;wsp:rsid wsp:val=&quot;003236CA&quot;/&gt;&lt;wsp:rsid wsp:val=&quot;0032415B&quot;/&gt;&lt;wsp:rsid wsp:val=&quot;00326503&quot;/&gt;&lt;wsp:rsid wsp:val=&quot;003269DE&quot;/&gt;&lt;wsp:rsid wsp:val=&quot;0033037F&quot;/&gt;&lt;wsp:rsid wsp:val=&quot;00341D23&quot;/&gt;&lt;wsp:rsid wsp:val=&quot;00343017&quot;/&gt;&lt;wsp:rsid wsp:val=&quot;00343A55&quot;/&gt;&lt;wsp:rsid wsp:val=&quot;00345EEA&quot;/&gt;&lt;wsp:rsid wsp:val=&quot;003521DB&quot;/&gt;&lt;wsp:rsid wsp:val=&quot;003544C1&quot;/&gt;&lt;wsp:rsid wsp:val=&quot;00357973&quot;/&gt;&lt;wsp:rsid wsp:val=&quot;00357D27&quot;/&gt;&lt;wsp:rsid wsp:val=&quot;00360760&quot;/&gt;&lt;wsp:rsid wsp:val=&quot;0036084B&quot;/&gt;&lt;wsp:rsid wsp:val=&quot;003608B2&quot;/&gt;&lt;wsp:rsid wsp:val=&quot;00361E6E&quot;/&gt;&lt;wsp:rsid wsp:val=&quot;00363023&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642&quot;/&gt;&lt;wsp:rsid wsp:val=&quot;00391B3E&quot;/&gt;&lt;wsp:rsid wsp:val=&quot;00391D63&quot;/&gt;&lt;wsp:rsid wsp:val=&quot;00392A3A&quot;/&gt;&lt;wsp:rsid wsp:val=&quot;00394AC8&quot;/&gt;&lt;wsp:rsid wsp:val=&quot;003957ED&quot;/&gt;&lt;wsp:rsid wsp:val=&quot;00397A6D&quot;/&gt;&lt;wsp:rsid wsp:val=&quot;003A135F&quot;/&gt;&lt;wsp:rsid wsp:val=&quot;003A1F8A&quot;/&gt;&lt;wsp:rsid wsp:val=&quot;003A2415&quot;/&gt;&lt;wsp:rsid wsp:val=&quot;003A4607&quot;/&gt;&lt;wsp:rsid wsp:val=&quot;003B0BF8&quot;/&gt;&lt;wsp:rsid wsp:val=&quot;003B3DC0&quot;/&gt;&lt;wsp:rsid wsp:val=&quot;003B425F&quot;/&gt;&lt;wsp:rsid wsp:val=&quot;003B6548&quot;/&gt;&lt;wsp:rsid wsp:val=&quot;003B71C7&quot;/&gt;&lt;wsp:rsid wsp:val=&quot;003C3033&quot;/&gt;&lt;wsp:rsid wsp:val=&quot;003C4584&quot;/&gt;&lt;wsp:rsid wsp:val=&quot;003C4EAC&quot;/&gt;&lt;wsp:rsid wsp:val=&quot;003C5967&quot;/&gt;&lt;wsp:rsid wsp:val=&quot;003D031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057D&quot;/&gt;&lt;wsp:rsid wsp:val=&quot;00400C33&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67E9&quot;/&gt;&lt;wsp:rsid wsp:val=&quot;004A1B0B&quot;/&gt;&lt;wsp:rsid wsp:val=&quot;004A2F9D&quot;/&gt;&lt;wsp:rsid wsp:val=&quot;004A5270&quot;/&gt;&lt;wsp:rsid wsp:val=&quot;004B1BEE&quot;/&gt;&lt;wsp:rsid wsp:val=&quot;004B361F&quot;/&gt;&lt;wsp:rsid wsp:val=&quot;004C20CB&quot;/&gt;&lt;wsp:rsid wsp:val=&quot;004C2920&quot;/&gt;&lt;wsp:rsid wsp:val=&quot;004C431C&quot;/&gt;&lt;wsp:rsid wsp:val=&quot;004C5181&quot;/&gt;&lt;wsp:rsid wsp:val=&quot;004C6C1E&quot;/&gt;&lt;wsp:rsid wsp:val=&quot;004C7A61&quot;/&gt;&lt;wsp:rsid wsp:val=&quot;004C7A79&quot;/&gt;&lt;wsp:rsid wsp:val=&quot;004D297A&quot;/&gt;&lt;wsp:rsid wsp:val=&quot;004D31D3&quot;/&gt;&lt;wsp:rsid wsp:val=&quot;004E14BC&quot;/&gt;&lt;wsp:rsid wsp:val=&quot;004E16CD&quot;/&gt;&lt;wsp:rsid wsp:val=&quot;004E1DF7&quot;/&gt;&lt;wsp:rsid wsp:val=&quot;004E40C3&quot;/&gt;&lt;wsp:rsid wsp:val=&quot;004E4F65&quot;/&gt;&lt;wsp:rsid wsp:val=&quot;004E68C3&quot;/&gt;&lt;wsp:rsid wsp:val=&quot;004E734C&quot;/&gt;&lt;wsp:rsid wsp:val=&quot;004F344E&quot;/&gt;&lt;wsp:rsid wsp:val=&quot;00501F57&quot;/&gt;&lt;wsp:rsid wsp:val=&quot;0050209B&quot;/&gt;&lt;wsp:rsid wsp:val=&quot;00502853&quot;/&gt;&lt;wsp:rsid wsp:val=&quot;00505408&quot;/&gt;&lt;wsp:rsid wsp:val=&quot;00510090&quot;/&gt;&lt;wsp:rsid wsp:val=&quot;005104F5&quot;/&gt;&lt;wsp:rsid wsp:val=&quot;00511D3D&quot;/&gt;&lt;wsp:rsid wsp:val=&quot;00514701&quot;/&gt;&lt;wsp:rsid wsp:val=&quot;00514C06&quot;/&gt;&lt;wsp:rsid wsp:val=&quot;00514F9C&quot;/&gt;&lt;wsp:rsid wsp:val=&quot;00516B1D&quot;/&gt;&lt;wsp:rsid wsp:val=&quot;00521FA7&quot;/&gt;&lt;wsp:rsid wsp:val=&quot;005220E4&quot;/&gt;&lt;wsp:rsid wsp:val=&quot;00525F14&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2881&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3943&quot;/&gt;&lt;wsp:rsid wsp:val=&quot;005C595C&quot;/&gt;&lt;wsp:rsid wsp:val=&quot;005D1451&quot;/&gt;&lt;wsp:rsid wsp:val=&quot;005D4467&quot;/&gt;&lt;wsp:rsid wsp:val=&quot;005E1E3F&quot;/&gt;&lt;wsp:rsid wsp:val=&quot;005E4C37&quot;/&gt;&lt;wsp:rsid wsp:val=&quot;005F0505&quot;/&gt;&lt;wsp:rsid wsp:val=&quot;005F1309&quot;/&gt;&lt;wsp:rsid wsp:val=&quot;005F222D&quot;/&gt;&lt;wsp:rsid wsp:val=&quot;005F4083&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92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1872&quot;/&gt;&lt;wsp:rsid wsp:val=&quot;0066192F&quot;/&gt;&lt;wsp:rsid wsp:val=&quot;006643C8&quot;/&gt;&lt;wsp:rsid wsp:val=&quot;00665890&quot;/&gt;&lt;wsp:rsid wsp:val=&quot;00666238&quot;/&gt;&lt;wsp:rsid wsp:val=&quot;006734FD&quot;/&gt;&lt;wsp:rsid wsp:val=&quot;00674C16&quot;/&gt;&lt;wsp:rsid wsp:val=&quot;0067658D&quot;/&gt;&lt;wsp:rsid wsp:val=&quot;00681D03&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01BD&quot;/&gt;&lt;wsp:rsid wsp:val=&quot;006C3F49&quot;/&gt;&lt;wsp:rsid wsp:val=&quot;006C50EE&quot;/&gt;&lt;wsp:rsid wsp:val=&quot;006C7A4B&quot;/&gt;&lt;wsp:rsid wsp:val=&quot;006D531A&quot;/&gt;&lt;wsp:rsid wsp:val=&quot;006D7A0E&quot;/&gt;&lt;wsp:rsid wsp:val=&quot;006D7A3B&quot;/&gt;&lt;wsp:rsid wsp:val=&quot;006E5673&quot;/&gt;&lt;wsp:rsid wsp:val=&quot;006F1592&quot;/&gt;&lt;wsp:rsid wsp:val=&quot;006F419B&quot;/&gt;&lt;wsp:rsid wsp:val=&quot;006F4666&quot;/&gt;&lt;wsp:rsid wsp:val=&quot;006F7474&quot;/&gt;&lt;wsp:rsid wsp:val=&quot;007003FC&quot;/&gt;&lt;wsp:rsid wsp:val=&quot;007011E2&quot;/&gt;&lt;wsp:rsid wsp:val=&quot;00701CC9&quot;/&gt;&lt;wsp:rsid wsp:val=&quot;00703712&quot;/&gt;&lt;wsp:rsid wsp:val=&quot;007040C1&quot;/&gt;&lt;wsp:rsid wsp:val=&quot;00704829&quot;/&gt;&lt;wsp:rsid wsp:val=&quot;00704D56&quot;/&gt;&lt;wsp:rsid wsp:val=&quot;00704D87&quot;/&gt;&lt;wsp:rsid wsp:val=&quot;00705161&quot;/&gt;&lt;wsp:rsid wsp:val=&quot;00706A1F&quot;/&gt;&lt;wsp:rsid wsp:val=&quot;00706EA5&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BFF&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39C0&quot;/&gt;&lt;wsp:rsid wsp:val=&quot;0074686C&quot;/&gt;&lt;wsp:rsid wsp:val=&quot;00750E49&quot;/&gt;&lt;wsp:rsid wsp:val=&quot;00756874&quot;/&gt;&lt;wsp:rsid wsp:val=&quot;00757025&quot;/&gt;&lt;wsp:rsid wsp:val=&quot;0075736E&quot;/&gt;&lt;wsp:rsid wsp:val=&quot;0076015D&quot;/&gt;&lt;wsp:rsid wsp:val=&quot;0076070E&quot;/&gt;&lt;wsp:rsid wsp:val=&quot;00760E00&quot;/&gt;&lt;wsp:rsid wsp:val=&quot;00763C91&quot;/&gt;&lt;wsp:rsid wsp:val=&quot;00764B12&quot;/&gt;&lt;wsp:rsid wsp:val=&quot;007670F2&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328C&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7AD9&quot;/&gt;&lt;wsp:rsid wsp:val=&quot;007C7FC4&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653F&quot;/&gt;&lt;wsp:rsid wsp:val=&quot;00821F2C&quot;/&gt;&lt;wsp:rsid wsp:val=&quot;00826C23&quot;/&gt;&lt;wsp:rsid wsp:val=&quot;00827B33&quot;/&gt;&lt;wsp:rsid wsp:val=&quot;00832C0D&quot;/&gt;&lt;wsp:rsid wsp:val=&quot;00832EF8&quot;/&gt;&lt;wsp:rsid wsp:val=&quot;00840C0F&quot;/&gt;&lt;wsp:rsid wsp:val=&quot;00853E28&quot;/&gt;&lt;wsp:rsid wsp:val=&quot;008543CB&quot;/&gt;&lt;wsp:rsid wsp:val=&quot;00854556&quot;/&gt;&lt;wsp:rsid wsp:val=&quot;00855E7E&quot;/&gt;&lt;wsp:rsid wsp:val=&quot;0085677D&quot;/&gt;&lt;wsp:rsid wsp:val=&quot;00861ABC&quot;/&gt;&lt;wsp:rsid wsp:val=&quot;00864E0E&quot;/&gt;&lt;wsp:rsid wsp:val=&quot;00866A94&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38D6&quot;/&gt;&lt;wsp:rsid wsp:val=&quot;00896910&quot;/&gt;&lt;wsp:rsid wsp:val=&quot;00896A77&quot;/&gt;&lt;wsp:rsid wsp:val=&quot;00896BCB&quot;/&gt;&lt;wsp:rsid wsp:val=&quot;008970E8&quot;/&gt;&lt;wsp:rsid wsp:val=&quot;0089715E&quot;/&gt;&lt;wsp:rsid wsp:val=&quot;008A0D18&quot;/&gt;&lt;wsp:rsid wsp:val=&quot;008A34F1&quot;/&gt;&lt;wsp:rsid wsp:val=&quot;008A4FFD&quot;/&gt;&lt;wsp:rsid wsp:val=&quot;008A6470&quot;/&gt;&lt;wsp:rsid wsp:val=&quot;008B403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D04&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C6D&quot;/&gt;&lt;wsp:rsid wsp:val=&quot;00954ED7&quot;/&gt;&lt;wsp:rsid wsp:val=&quot;009559A2&quot;/&gt;&lt;wsp:rsid wsp:val=&quot;00957FBE&quot;/&gt;&lt;wsp:rsid wsp:val=&quot;00960785&quot;/&gt;&lt;wsp:rsid wsp:val=&quot;00961CDF&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7567E&quot;/&gt;&lt;wsp:rsid wsp:val=&quot;009812C5&quot;/&gt;&lt;wsp:rsid wsp:val=&quot;009819BA&quot;/&gt;&lt;wsp:rsid wsp:val=&quot;00981D9F&quot;/&gt;&lt;wsp:rsid wsp:val=&quot;0098461A&quot;/&gt;&lt;wsp:rsid wsp:val=&quot;00985935&quot;/&gt;&lt;wsp:rsid wsp:val=&quot;0099094D&quot;/&gt;&lt;wsp:rsid wsp:val=&quot;009954CA&quot;/&gt;&lt;wsp:rsid wsp:val=&quot;0099651F&quot;/&gt;&lt;wsp:rsid wsp:val=&quot;009A029F&quot;/&gt;&lt;wsp:rsid wsp:val=&quot;009A02D8&quot;/&gt;&lt;wsp:rsid wsp:val=&quot;009A5A09&quot;/&gt;&lt;wsp:rsid wsp:val=&quot;009A6F45&quot;/&gt;&lt;wsp:rsid wsp:val=&quot;009B1106&quot;/&gt;&lt;wsp:rsid wsp:val=&quot;009B1D77&quot;/&gt;&lt;wsp:rsid wsp:val=&quot;009B1F2D&quot;/&gt;&lt;wsp:rsid wsp:val=&quot;009B5404&quot;/&gt;&lt;wsp:rsid wsp:val=&quot;009B64D0&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4830&quot;/&gt;&lt;wsp:rsid wsp:val=&quot;009F69FB&quot;/&gt;&lt;wsp:rsid wsp:val=&quot;00A0110D&quot;/&gt;&lt;wsp:rsid wsp:val=&quot;00A05EC3&quot;/&gt;&lt;wsp:rsid wsp:val=&quot;00A1200A&quot;/&gt;&lt;wsp:rsid wsp:val=&quot;00A120D8&quot;/&gt;&lt;wsp:rsid wsp:val=&quot;00A1515A&quot;/&gt;&lt;wsp:rsid wsp:val=&quot;00A15BD6&quot;/&gt;&lt;wsp:rsid wsp:val=&quot;00A16747&quot;/&gt;&lt;wsp:rsid wsp:val=&quot;00A16B00&quot;/&gt;&lt;wsp:rsid wsp:val=&quot;00A16B41&quot;/&gt;&lt;wsp:rsid wsp:val=&quot;00A202FC&quot;/&gt;&lt;wsp:rsid wsp:val=&quot;00A25C8A&quot;/&gt;&lt;wsp:rsid wsp:val=&quot;00A264C6&quot;/&gt;&lt;wsp:rsid wsp:val=&quot;00A301A7&quot;/&gt;&lt;wsp:rsid wsp:val=&quot;00A31351&quot;/&gt;&lt;wsp:rsid wsp:val=&quot;00A31E9B&quot;/&gt;&lt;wsp:rsid wsp:val=&quot;00A34C7D&quot;/&gt;&lt;wsp:rsid wsp:val=&quot;00A3604F&quot;/&gt;&lt;wsp:rsid wsp:val=&quot;00A4184A&quot;/&gt;&lt;wsp:rsid wsp:val=&quot;00A418EE&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4ABF&quot;/&gt;&lt;wsp:rsid wsp:val=&quot;00A752B0&quot;/&gt;&lt;wsp:rsid wsp:val=&quot;00A77EFD&quot;/&gt;&lt;wsp:rsid wsp:val=&quot;00A80D3B&quot;/&gt;&lt;wsp:rsid wsp:val=&quot;00A83B70&quot;/&gt;&lt;wsp:rsid wsp:val=&quot;00A86E97&quot;/&gt;&lt;wsp:rsid wsp:val=&quot;00A95126&quot;/&gt;&lt;wsp:rsid wsp:val=&quot;00AA10A9&quot;/&gt;&lt;wsp:rsid wsp:val=&quot;00AA1F42&quot;/&gt;&lt;wsp:rsid wsp:val=&quot;00AA274B&quot;/&gt;&lt;wsp:rsid wsp:val=&quot;00AA341E&quot;/&gt;&lt;wsp:rsid wsp:val=&quot;00AA3A85&quot;/&gt;&lt;wsp:rsid wsp:val=&quot;00AA5A65&quot;/&gt;&lt;wsp:rsid wsp:val=&quot;00AA5C7C&quot;/&gt;&lt;wsp:rsid wsp:val=&quot;00AB348F&quot;/&gt;&lt;wsp:rsid wsp:val=&quot;00AB59E9&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0C5B&quot;/&gt;&lt;wsp:rsid wsp:val=&quot;00AD2F16&quot;/&gt;&lt;wsp:rsid wsp:val=&quot;00AD623E&quot;/&gt;&lt;wsp:rsid wsp:val=&quot;00AD77CC&quot;/&gt;&lt;wsp:rsid wsp:val=&quot;00AD7C0A&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3233&quot;/&gt;&lt;wsp:rsid wsp:val=&quot;00B34798&quot;/&gt;&lt;wsp:rsid wsp:val=&quot;00B34F32&quot;/&gt;&lt;wsp:rsid wsp:val=&quot;00B3574E&quot;/&gt;&lt;wsp:rsid wsp:val=&quot;00B40351&quot;/&gt;&lt;wsp:rsid wsp:val=&quot;00B40D93&quot;/&gt;&lt;wsp:rsid wsp:val=&quot;00B4132A&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E06&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F78&quot;/&gt;&lt;wsp:rsid wsp:val=&quot;00BF2FE0&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4389&quot;/&gt;&lt;wsp:rsid wsp:val=&quot;00C351CE&quot;/&gt;&lt;wsp:rsid wsp:val=&quot;00C37194&quot;/&gt;&lt;wsp:rsid wsp:val=&quot;00C418B6&quot;/&gt;&lt;wsp:rsid wsp:val=&quot;00C433C3&quot;/&gt;&lt;wsp:rsid wsp:val=&quot;00C447E1&quot;/&gt;&lt;wsp:rsid wsp:val=&quot;00C44A5D&quot;/&gt;&lt;wsp:rsid wsp:val=&quot;00C466B1&quot;/&gt;&lt;wsp:rsid wsp:val=&quot;00C50AE1&quot;/&gt;&lt;wsp:rsid wsp:val=&quot;00C51723&quot;/&gt;&lt;wsp:rsid wsp:val=&quot;00C52C3D&quot;/&gt;&lt;wsp:rsid wsp:val=&quot;00C54454&quot;/&gt;&lt;wsp:rsid wsp:val=&quot;00C569CC&quot;/&gt;&lt;wsp:rsid wsp:val=&quot;00C56D39&quot;/&gt;&lt;wsp:rsid wsp:val=&quot;00C6529A&quot;/&gt;&lt;wsp:rsid wsp:val=&quot;00C707D9&quot;/&gt;&lt;wsp:rsid wsp:val=&quot;00C72E52&quot;/&gt;&lt;wsp:rsid wsp:val=&quot;00C73A93&quot;/&gt;&lt;wsp:rsid wsp:val=&quot;00C753FE&quot;/&gt;&lt;wsp:rsid wsp:val=&quot;00C758A0&quot;/&gt;&lt;wsp:rsid wsp:val=&quot;00C765A2&quot;/&gt;&lt;wsp:rsid wsp:val=&quot;00C77A20&quot;/&gt;&lt;wsp:rsid wsp:val=&quot;00C805C1&quot;/&gt;&lt;wsp:rsid wsp:val=&quot;00C80645&quot;/&gt;&lt;wsp:rsid wsp:val=&quot;00C80989&quot;/&gt;&lt;wsp:rsid wsp:val=&quot;00C80C48&quot;/&gt;&lt;wsp:rsid wsp:val=&quot;00C80E0B&quot;/&gt;&lt;wsp:rsid wsp:val=&quot;00C84B47&quot;/&gt;&lt;wsp:rsid wsp:val=&quot;00C86AD0&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CF7E56&quot;/&gt;&lt;wsp:rsid wsp:val=&quot;00D0138D&quot;/&gt;&lt;wsp:rsid wsp:val=&quot;00D02D0D&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2798C&quot;/&gt;&lt;wsp:rsid wsp:val=&quot;00D3374A&quot;/&gt;&lt;wsp:rsid wsp:val=&quot;00D43CBF&quot;/&gt;&lt;wsp:rsid wsp:val=&quot;00D506D0&quot;/&gt;&lt;wsp:rsid wsp:val=&quot;00D5616D&quot;/&gt;&lt;wsp:rsid wsp:val=&quot;00D5711F&quot;/&gt;&lt;wsp:rsid wsp:val=&quot;00D6114E&quot;/&gt;&lt;wsp:rsid wsp:val=&quot;00D616F1&quot;/&gt;&lt;wsp:rsid wsp:val=&quot;00D62F3D&quot;/&gt;&lt;wsp:rsid wsp:val=&quot;00D63474&quot;/&gt;&lt;wsp:rsid wsp:val=&quot;00D64B68&quot;/&gt;&lt;wsp:rsid wsp:val=&quot;00D66373&quot;/&gt;&lt;wsp:rsid wsp:val=&quot;00D6781B&quot;/&gt;&lt;wsp:rsid wsp:val=&quot;00D72213&quot;/&gt;&lt;wsp:rsid wsp:val=&quot;00D76391&quot;/&gt;&lt;wsp:rsid wsp:val=&quot;00D76736&quot;/&gt;&lt;wsp:rsid wsp:val=&quot;00D80DC1&quot;/&gt;&lt;wsp:rsid wsp:val=&quot;00D81AB7&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3C0E&quot;/&gt;&lt;wsp:rsid wsp:val=&quot;00E25445&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11F0&quot;/&gt;&lt;wsp:rsid wsp:val=&quot;00E524D0&quot;/&gt;&lt;wsp:rsid wsp:val=&quot;00E541ED&quot;/&gt;&lt;wsp:rsid wsp:val=&quot;00E54AFA&quot;/&gt;&lt;wsp:rsid wsp:val=&quot;00E54ED2&quot;/&gt;&lt;wsp:rsid wsp:val=&quot;00E566EB&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289A&quot;/&gt;&lt;wsp:rsid wsp:val=&quot;00EB37A1&quot;/&gt;&lt;wsp:rsid wsp:val=&quot;00EB53DA&quot;/&gt;&lt;wsp:rsid wsp:val=&quot;00EC15DC&quot;/&gt;&lt;wsp:rsid wsp:val=&quot;00EC16DD&quot;/&gt;&lt;wsp:rsid wsp:val=&quot;00EC7B40&quot;/&gt;&lt;wsp:rsid wsp:val=&quot;00ED034C&quot;/&gt;&lt;wsp:rsid wsp:val=&quot;00ED2E01&quot;/&gt;&lt;wsp:rsid wsp:val=&quot;00ED55AE&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1CC2&quot;/&gt;&lt;wsp:rsid wsp:val=&quot;00F032BF&quot;/&gt;&lt;wsp:rsid wsp:val=&quot;00F03A4D&quot;/&gt;&lt;wsp:rsid wsp:val=&quot;00F07602&quot;/&gt;&lt;wsp:rsid wsp:val=&quot;00F07B8D&quot;/&gt;&lt;wsp:rsid wsp:val=&quot;00F11D58&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5802&quot;/&gt;&lt;wsp:rsid wsp:val=&quot;00F50D9F&quot;/&gt;&lt;wsp:rsid wsp:val=&quot;00F5134E&quot;/&gt;&lt;wsp:rsid wsp:val=&quot;00F52B54&quot;/&gt;&lt;wsp:rsid wsp:val=&quot;00F61405&quot;/&gt;&lt;wsp:rsid wsp:val=&quot;00F61573&quot;/&gt;&lt;wsp:rsid wsp:val=&quot;00F621C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05F7&quot;/&gt;&lt;wsp:rsid wsp:val=&quot;00F81DD5&quot;/&gt;&lt;wsp:rsid wsp:val=&quot;00F8282A&quot;/&gt;&lt;wsp:rsid wsp:val=&quot;00F82B4F&quot;/&gt;&lt;wsp:rsid wsp:val=&quot;00F82E18&quot;/&gt;&lt;wsp:rsid wsp:val=&quot;00F83C32&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AFE&quot;/&gt;&lt;wsp:rsid wsp:val=&quot;00FB0F0E&quot;/&gt;&lt;wsp:rsid wsp:val=&quot;00FB3721&quot;/&gt;&lt;wsp:rsid wsp:val=&quot;00FB4729&quot;/&gt;&lt;wsp:rsid wsp:val=&quot;00FC0112&quot;/&gt;&lt;wsp:rsid wsp:val=&quot;00FC2435&quot;/&gt;&lt;wsp:rsid wsp:val=&quot;00FC2853&quot;/&gt;&lt;wsp:rsid wsp:val=&quot;00FC2D05&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3EA1&quot;/&gt;&lt;wsp:rsid wsp:val=&quot;00FE428C&quot;/&gt;&lt;wsp:rsid wsp:val=&quot;00FE4392&quot;/&gt;&lt;wsp:rsid wsp:val=&quot;00FE6A52&quot;/&gt;&lt;wsp:rsid wsp:val=&quot;00FF1A14&quot;/&gt;&lt;wsp:rsid wsp:val=&quot;00FF45F8&quot;/&gt;&lt;/wsp:rsids&gt;&lt;/w:docPr&gt;&lt;w:body&gt;&lt;wx:sect&gt;&lt;w:p wsp:rsidR=&quot;00000000&quot; wsp:rsidRPr=&quot;004C7A61&quot; wsp:rsidRDefault=&quot;004C7A61&quot; wsp:rsidP=&quot;004C7A61&quot;&gt;&lt;m:oMathPara&gt;&lt;m:oMath&gt;&lt;m:sSub&gt;&lt;m:sSubPr&gt;&lt;m:ctrlPr&gt;&lt;w:rPr&gt;&lt;w:rFonts w:ascii=&quot;Cambria Math&quot; w:h-ansi=&quot;Cambria Math&quot;/&gt;&lt;wx:font wx:val=&quot;Cambria Math&quot;/&gt;&lt;w:i/&gt;&lt;/w:rPr&gt;&lt;/m:ctrlPr&gt;&lt;/m:sSubPr&gt;&lt;m:e&gt;&lt;m:acc&gt;&lt;m:accPr&gt;&lt;m:chr m:val=&quot;ÃÖ&quot;/&gt;&lt;m:ctrlPr&gt;&lt;w:rPr&gt;&lt;w:rFonts w:ascii=&quot;Cambria Math&quot; w:h-ansi=&quot;Cambria Math&quot;/&gt;&lt;wx:font wx:val=&quot;Cambria Math&quot;/&gt;&lt;w:i/&gt;&lt;/w:rPr&gt;&lt;/m:ctrlPr&gt;&lt;/m:accPr&gt;&lt;m:e&gt;&lt;m:r&gt;&lt;m:rPr&gt;&lt;m:sty m:val=&quot;bi&quot;/&gt;&lt;/m:rPr&gt;&lt;w:rPr&gt;&lt;w:rFonts w:ascii=&quot;Cambria Math&quot; w:h-ansi=&quot;Cambria Math&quot;/&gt;&lt;wx:font wx:val=&quot;Cambria Math&quot;/&gt;&lt;w:b/&gt;&lt;w:b-cs/&gt;&lt;w:i/&gt;&lt;/w:rPr&gt;&lt;m:t&gt;r&lt;/m:t&gt;&lt;/m:r&gt;&lt;/m:e&gt;&lt;/m:acc&gt;&lt;/m:e&gt;&lt;m:sub&gt;&lt;m:r&gt;&lt;m:rPr&gt;&lt;m:sty m:val=&quot;bi&quot;/&gt;&lt;/m:rPr&gt;&lt;w:rPr&gt;&lt;w:rFonts w:ascii=&quot;Cambria Math&quot; w:h-ansi=&quot;Cambria Math&quot;/&gt;&lt;wx:font wx:val=&quot;Cambria Math&quot;/&gt;&lt;w:b/&gt;&lt;w:b-cs/&gt;&lt;w:i/&gt;&lt;/w:rPr&gt;&lt;m:t&gt;u&lt;/m:t&gt;&lt;/m:r&gt;&lt;m:r&gt;&lt;w:rPr&gt;&lt;w:rFonts w:ascii=&quot;Cambria Math&quot; w:h-ansi=&quot;Cambria Math&quot;/&gt;&lt;wx:font wx:val=&quot;Cambria Math&quot;/&gt;&lt;w:i/&gt;&lt;/w:rPr&gt;&lt;m:t&gt;,&lt;/m:t&gt;&lt;/m:r&gt;&lt;m:r&gt;&lt;m:rPr&gt;&lt;m:sty m:val=&quot;bi&quot;/&gt;&lt;/m:rPr&gt;&lt;w:rPr&gt;&lt;w:rFonts w:ascii=&quot;Cambria Math&quot; w:h-ansi=&quot;Cambria Math&quot;/&gt;&lt;wx:font wx:val=&quot;Cambria Math&quot;/&gt;&lt;w:b/&gt;&lt;w:b-cs/&gt;&lt;w:i/&gt;&lt;/w:rPr&gt;&lt;m:t&gt;OCC&lt;/m:t&gt;&lt;/m:r&gt;&lt;/m:sub&gt;&lt;/m:sSub&gt;&lt;m:d&gt;&lt;m:dPr&gt;&lt;m:ctrlPr&gt;&lt;w:rPr&gt;&lt;w:rFonts w:ascii=&quot;Cambria Math&quot; w:h-ansi=&quot;Cambria Math&quot;/&gt;&lt;wx:font wx:val=&quot;Cambria Math&quot;/&gt;&lt;w:i/&gt;&lt;/w:rPr&gt;&lt;/m:ctrlPr&gt;&lt;/m:dPr&gt;&lt;m:e&gt;&lt;m:r&gt;&lt;m:rPr&gt;&lt;m:sty m:val=&quot;bi&quot;/&gt;&lt;/m:rPr&gt;&lt;w:rPr&gt;&lt;w:rFonts w:ascii=&quot;Cambria Math&quot; w:h-ansi=&quot;Cambria Math&quot;/&gt;&lt;wx:font wx:val=&quot;Cambria Math&quot;/&gt;&lt;w:b/&gt;&lt;w:b-cs/&gt;&lt;w:i/&gt;&lt;/w:rPr&gt;&lt;m:t&gt;n&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acc&gt;&lt;m:accPr&gt;&lt;m:chr m:val=&quot;ÃÖ&quot;/&gt;&lt;m:ctrlPr&gt;&lt;w:rPr&gt;&lt;w:rFonts w:ascii=&quot;Cambria Math&quot; w:h-ansi=&quot;Cambria Math&quot;/&gt;&lt;wx:font wx:val=&quot;Cambria Math&quot;/&gt;&lt;w:i/&gt;&lt;/w:rPr&gt;&lt;/m:ctrlPr&gt;&lt;/m:accPr&gt;&lt;m:e&gt;&lt;m:r&gt;&lt;m:rPr&gt;&lt;m:sty m:val=&quot;bi&quot;/&gt;&lt;/m:rPr&gt;&lt;w:rPr&gt;&lt;w:rFonts w:ascii=&quot;Cambria Math&quot; w:h-ansi=&quot;Cambria Math&quot;/&gt;&lt;wx:font wx:val=&quot;Cambria Math&quot;/&gt;&lt;w:b/&gt;&lt;w:b-cs/&gt;&lt;w:i/&gt;&lt;/w:rPr&gt;&lt;m:t&gt;r&lt;/m:t&gt;&lt;/m:r&gt;&lt;/m:e&gt;&lt;/m:acc&gt;&lt;/m:e&gt;&lt;m:sub&gt;&lt;m:r&gt;&lt;m:rPr&gt;&lt;m:sty m:val=&quot;bi&quot;/&gt;&lt;/m:rPr&gt;&lt;w:rPr&gt;&lt;w:rFonts w:ascii=&quot;Cambria Math&quot; w:h-ansi=&quot;Cambria Math&quot;/&gt;&lt;wx:font wx:val=&quot;Cambria Math&quot;/&gt;&lt;w:b/&gt;&lt;w:b-cs/&gt;&lt;w:i/&gt;&lt;/w:rPr&gt;&lt;m:t&gt;u&lt;/m:t&gt;&lt;/m:r&gt;&lt;/m:sub&gt;&lt;/m:sSub&gt;&lt;m:r&gt;&lt;w:rPr&gt;&lt;w:rFonts w:ascii=&quot;Cambria Math&quot; w:h-ansi=&quot;Cambria Math&quot;/&gt;&lt;wx:font wx:val=&quot;Cambria Math&quot;/&gt;&lt;w:i/&gt;&lt;/w:rPr&gt;&lt;m:t&gt;(&lt;/m:t&gt;&lt;/m:r&gt;&lt;m:d&gt;&lt;m:dPr&gt;&lt;m:begChr m:val=&quot;‚åä&quot;/&gt;&lt;m:endChr m:val=&quot;‚åã&quot;/&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m:rPr&gt;&lt;m:sty m:val=&quot;bi&quot;/&gt;&lt;/m:rPr&gt;&lt;w:rPr&gt;&lt;w:rFonts w:ascii=&quot;Cambria Math&quot; w:h-ansi=&quot;Cambria Math&quot;/&gt;&lt;wx:font wx:val=&quot;Cambria Math&quot;/&gt;&lt;w:b/&gt;&lt;w:b-cs/&gt;&lt;w:i/&gt;&lt;/w:rPr&gt;&lt;m:t&gt;n&lt;/m:t&gt;&lt;/m:r&gt;&lt;/m:num&gt;&lt;m:den&gt;&lt;m:r&gt;&lt;m:rPr&gt;&lt;m:sty m:val=&quot;bi&quot;/&gt;&lt;/m:rPr&gt;&lt;w:rPr&gt;&lt;w:rFonts w:ascii=&quot;Cambria Math&quot; w:h-ansi=&quot;Cambria Math&quot;/&gt;&lt;wx:font wx:val=&quot;Cambria Math&quot;/&gt;&lt;w:b/&gt;&lt;w:b-cs/&gt;&lt;w:i/&gt;&lt;/w:rPr&gt;&lt;m:t&gt;M&lt;/m:t&gt;&lt;/m:r&gt;&lt;/m:den&gt;&lt;/m:f&gt;&lt;/m:e&gt;&lt;/m:d&gt;&lt;m:r&gt;&lt;w:rPr&gt;&lt;w:rFonts w:ascii=&quot;Cambria Math&quot; w:h-ansi=&quot;Cambria Math&quot;/&gt;&lt;wx:font wx:val=&quot;Cambria Math&quot;/&gt;&lt;w:i/&gt;&lt;/w:rPr&gt;&lt;m:t&gt;)&lt;/m:t&gt;&lt;/m:r&gt;&lt;m:r&gt;&lt;m:rPr&gt;&lt;m:sty m:val=&quot;bi&quot;/&gt;&lt;/m:rPr&gt;&lt;w:rPr&gt;&lt;w:rFonts w:ascii=&quot;Cambria Math&quot; w:h-ansi=&quot;Cambria Math&quot;/&gt;&lt;wx:font wx:val=&quot;Cambria Math&quot;/&gt;&lt;w:b/&gt;&lt;w:b-cs/&gt;&lt;w:i/&gt;&lt;/w:rPr&gt;&lt;m:t&gt;q&lt;/m:t&gt;&lt;/m:r&gt;&lt;m:r&gt;&lt;w:rPr&gt;&lt;w:rFonts w:ascii=&quot;Cambria Math&quot; w:h-ansi=&quot;Cambria Math&quot;/&gt;&lt;wx:font wx:val=&quot;Cambria Math&quot;/&gt;&lt;w:i/&gt;&lt;/w:rPr&gt;&lt;m:t&gt;(&lt;/m:t&gt;&lt;/m:r&gt;&lt;m:r&gt;&lt;m:rPr&gt;&lt;m:sty m:val=&quot;bi&quot;/&gt;&lt;/m:rPr&gt;&lt;w:rPr&gt;&lt;w:rFonts w:ascii=&quot;Cambria Math&quot; w:h-ansi=&quot;Cambria Math&quot;/&gt;&lt;wx:font wx:val=&quot;Cambria Math&quot;/&gt;&lt;w:b/&gt;&lt;w:b-cs/&gt;&lt;w:i/&gt;&lt;/w:rPr&gt;&lt;m:t&gt;n&lt;/m:t&gt;&lt;/m:r&gt;&lt;m:r&gt;&lt;w:rPr&gt;&lt;w:rFonts w:ascii=&quot;Cambria Math&quot; w:h-ansi=&quot;Cambria Math&quot;/&gt;&lt;wx:font wx:val=&quot;Cambria Math&quot;/&gt;&lt;w:i/&gt;&lt;/w:rPr&gt;&lt;m:t&gt; &lt;/m:t&gt;&lt;/m:r&gt;&lt;m:r&gt;&lt;m:rPr&gt;&lt;m:sty m:val=&quot;b&quot;/&gt;&lt;/m:rPr&gt;&lt;w:rPr&gt;&lt;w:rFonts w:ascii=&quot;Cambria Math&quot; w:h-ansi=&quot;Cambria Math&quot;/&gt;&lt;wx:font wx:val=&quot;Cambria Math&quot;/&gt;&lt;w:b/&gt;&lt;w:b-cs/&gt;&lt;/w:rPr&gt;&lt;m:t&gt;mod&lt;/m:t&gt;&lt;/m:r&gt;&lt;m:r&gt;&lt;m:rPr&gt;&lt;m:sty m:val=&quot;p&quot;/&gt;&lt;/m:rPr&gt;&lt;w:rPr&gt;&lt;w:rFonts w:ascii=&quot;Cambria Math&quot; w:h-ansi=&quot;Cambria Math&quot;/&gt;&lt;wx:font wx:val=&quot;Cambria Math&quot;/&gt;&lt;/w:rPr&gt;&lt;m:t&gt; &lt;/m:t&gt;&lt;/m:r&gt;&lt;m:r&gt;&lt;m:rPr&gt;&lt;m:sty m:val=&quot;bi&quot;/&gt;&lt;/m:rPr&gt;&lt;w:rPr&gt;&lt;w:rFonts w:ascii=&quot;Cambria Math&quot; w:h-ansi=&quot;Cambria Math&quot;/&gt;&lt;wx:font wx:val=&quot;Cambria Math&quot;/&gt;&lt;w:b/&gt;&lt;w:b-cs/&gt;&lt;w:i/&gt;&lt;/w:rPr&gt;&lt;m:t&gt;M&lt;/m:t&gt;&lt;/m:r&gt;&lt;m:r&gt;&lt;w:rPr&gt;&lt;w:rFonts w:ascii=&quot;Cambria Math&quot; w:h-ansi=&quot;Cambria Math&quot;/&gt;&lt;wx:font wx:val=&quot;Cambria Math&quot;/&gt;&lt;w:i/&gt;&lt;/w:rPr&gt;&lt;m:t&gt;)&lt;/m:t&gt;&lt;/m:r&gt;&lt;/m:oMath&gt;&lt;/m:oMathPara&gt;&lt;/w:p&gt;&lt;w:sectPr wsp:rsidR=&quot;00000000&quot; wsp:rsidRPr=&quot;004C7A61&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p>
          <w:p w14:paraId="09CBE355" w14:textId="77777777" w:rsidR="007D15AB" w:rsidRPr="00B213B2" w:rsidRDefault="007D15AB" w:rsidP="007D15AB">
            <w:pPr>
              <w:ind w:left="709"/>
              <w:rPr>
                <w:lang w:eastAsia="ar-SA"/>
              </w:rPr>
            </w:pPr>
            <w:r w:rsidRPr="00B213B2">
              <w:rPr>
                <w:lang w:eastAsia="ar-SA"/>
              </w:rPr>
              <w:t xml:space="preserve">Where: M is the OCC length, q is the assigned OCC codeword for the UE and </w:t>
            </w:r>
            <w:r w:rsidRPr="00B213B2">
              <w:rPr>
                <w:lang w:eastAsia="ar-SA"/>
              </w:rPr>
              <w:fldChar w:fldCharType="begin"/>
            </w:r>
            <w:r w:rsidRPr="00B213B2">
              <w:rPr>
                <w:lang w:eastAsia="ar-SA"/>
              </w:rPr>
              <w:instrText xml:space="preserve"> QUOTE </w:instrText>
            </w:r>
            <w:r w:rsidR="0082696D" w:rsidRPr="005D13AD">
              <w:rPr>
                <w:noProof/>
                <w:position w:val="-4"/>
              </w:rPr>
              <w:pict w14:anchorId="2EEEB93E">
                <v:shape id="_x0000_i1035" type="#_x0000_t75" alt="" style="width:25.0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33BD&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451&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A0641&quot;/&gt;&lt;wsp:rsid wsp:val=&quot;000B2E2E&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0E9F&quot;/&gt;&lt;wsp:rsid wsp:val=&quot;000D241E&quot;/&gt;&lt;wsp:rsid wsp:val=&quot;000D242E&quot;/&gt;&lt;wsp:rsid wsp:val=&quot;000D698F&quot;/&gt;&lt;wsp:rsid wsp:val=&quot;000D6DD2&quot;/&gt;&lt;wsp:rsid wsp:val=&quot;000E1225&quot;/&gt;&lt;wsp:rsid wsp:val=&quot;000E347E&quot;/&gt;&lt;wsp:rsid wsp:val=&quot;000E474A&quot;/&gt;&lt;wsp:rsid wsp:val=&quot;000E5BCB&quot;/&gt;&lt;wsp:rsid wsp:val=&quot;000E67A5&quot;/&gt;&lt;wsp:rsid wsp:val=&quot;000F06DE&quot;/&gt;&lt;wsp:rsid wsp:val=&quot;000F45D7&quot;/&gt;&lt;wsp:rsid wsp:val=&quot;000F5885&quot;/&gt;&lt;wsp:rsid wsp:val=&quot;0010080A&quot;/&gt;&lt;wsp:rsid wsp:val=&quot;001018D5&quot;/&gt;&lt;wsp:rsid wsp:val=&quot;0010230E&quot;/&gt;&lt;wsp:rsid wsp:val=&quot;00105C24&quot;/&gt;&lt;wsp:rsid wsp:val=&quot;00111908&quot;/&gt;&lt;wsp:rsid wsp:val=&quot;00114F16&quot;/&gt;&lt;wsp:rsid wsp:val=&quot;00115BFC&quot;/&gt;&lt;wsp:rsid wsp:val=&quot;00120884&quot;/&gt;&lt;wsp:rsid wsp:val=&quot;00130389&quot;/&gt;&lt;wsp:rsid wsp:val=&quot;00131CB0&quot;/&gt;&lt;wsp:rsid wsp:val=&quot;00132A10&quot;/&gt;&lt;wsp:rsid wsp:val=&quot;00132CBE&quot;/&gt;&lt;wsp:rsid wsp:val=&quot;00135DF2&quot;/&gt;&lt;wsp:rsid wsp:val=&quot;001376F6&quot;/&gt;&lt;wsp:rsid wsp:val=&quot;00146D61&quot;/&gt;&lt;wsp:rsid wsp:val=&quot;00146F81&quot;/&gt;&lt;wsp:rsid wsp:val=&quot;0015236B&quot;/&gt;&lt;wsp:rsid wsp:val=&quot;00156174&quot;/&gt;&lt;wsp:rsid wsp:val=&quot;0016074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2389&quot;/&gt;&lt;wsp:rsid wsp:val=&quot;001D2462&quot;/&gt;&lt;wsp:rsid wsp:val=&quot;001D34C0&quot;/&gt;&lt;wsp:rsid wsp:val=&quot;001D41B7&quot;/&gt;&lt;wsp:rsid wsp:val=&quot;001D428B&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4BAF&quot;/&gt;&lt;wsp:rsid wsp:val=&quot;00206129&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17&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3775&quot;/&gt;&lt;wsp:rsid wsp:val=&quot;0025466B&quot;/&gt;&lt;wsp:rsid wsp:val=&quot;00255925&quot;/&gt;&lt;wsp:rsid wsp:val=&quot;00255966&quot;/&gt;&lt;wsp:rsid wsp:val=&quot;00256228&quot;/&gt;&lt;wsp:rsid wsp:val=&quot;0025787C&quot;/&gt;&lt;wsp:rsid wsp:val=&quot;00265760&quot;/&gt;&lt;wsp:rsid wsp:val=&quot;00265C97&quot;/&gt;&lt;wsp:rsid wsp:val=&quot;00271586&quot;/&gt;&lt;wsp:rsid wsp:val=&quot;00271CD9&quot;/&gt;&lt;wsp:rsid wsp:val=&quot;002732C7&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46EA&quot;/&gt;&lt;wsp:rsid wsp:val=&quot;0029757E&quot;/&gt;&lt;wsp:rsid wsp:val=&quot;00297DD6&quot;/&gt;&lt;wsp:rsid wsp:val=&quot;002A1E7D&quot;/&gt;&lt;wsp:rsid wsp:val=&quot;002A7471&quot;/&gt;&lt;wsp:rsid wsp:val=&quot;002B0187&quot;/&gt;&lt;wsp:rsid wsp:val=&quot;002B08E6&quot;/&gt;&lt;wsp:rsid wsp:val=&quot;002B1FFA&quot;/&gt;&lt;wsp:rsid wsp:val=&quot;002B2B40&quot;/&gt;&lt;wsp:rsid wsp:val=&quot;002B32DD&quot;/&gt;&lt;wsp:rsid wsp:val=&quot;002B4863&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D71F8&quot;/&gt;&lt;wsp:rsid wsp:val=&quot;002E1DF6&quot;/&gt;&lt;wsp:rsid wsp:val=&quot;002E347F&quot;/&gt;&lt;wsp:rsid wsp:val=&quot;002E687D&quot;/&gt;&lt;wsp:rsid wsp:val=&quot;002F0759&quot;/&gt;&lt;wsp:rsid wsp:val=&quot;002F0AD0&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7F7&quot;/&gt;&lt;wsp:rsid wsp:val=&quot;0032089E&quot;/&gt;&lt;wsp:rsid wsp:val=&quot;00322C41&quot;/&gt;&lt;wsp:rsid wsp:val=&quot;0032301D&quot;/&gt;&lt;wsp:rsid wsp:val=&quot;003230FF&quot;/&gt;&lt;wsp:rsid wsp:val=&quot;003236CA&quot;/&gt;&lt;wsp:rsid wsp:val=&quot;0032415B&quot;/&gt;&lt;wsp:rsid wsp:val=&quot;00326503&quot;/&gt;&lt;wsp:rsid wsp:val=&quot;003269DE&quot;/&gt;&lt;wsp:rsid wsp:val=&quot;0033037F&quot;/&gt;&lt;wsp:rsid wsp:val=&quot;00341D23&quot;/&gt;&lt;wsp:rsid wsp:val=&quot;00343017&quot;/&gt;&lt;wsp:rsid wsp:val=&quot;00343A55&quot;/&gt;&lt;wsp:rsid wsp:val=&quot;00345EEA&quot;/&gt;&lt;wsp:rsid wsp:val=&quot;003521DB&quot;/&gt;&lt;wsp:rsid wsp:val=&quot;003544C1&quot;/&gt;&lt;wsp:rsid wsp:val=&quot;00357973&quot;/&gt;&lt;wsp:rsid wsp:val=&quot;00357D27&quot;/&gt;&lt;wsp:rsid wsp:val=&quot;00360760&quot;/&gt;&lt;wsp:rsid wsp:val=&quot;0036084B&quot;/&gt;&lt;wsp:rsid wsp:val=&quot;003608B2&quot;/&gt;&lt;wsp:rsid wsp:val=&quot;00361E6E&quot;/&gt;&lt;wsp:rsid wsp:val=&quot;00363023&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642&quot;/&gt;&lt;wsp:rsid wsp:val=&quot;00391B3E&quot;/&gt;&lt;wsp:rsid wsp:val=&quot;00391D63&quot;/&gt;&lt;wsp:rsid wsp:val=&quot;00392A3A&quot;/&gt;&lt;wsp:rsid wsp:val=&quot;00394AC8&quot;/&gt;&lt;wsp:rsid wsp:val=&quot;003957ED&quot;/&gt;&lt;wsp:rsid wsp:val=&quot;00397A6D&quot;/&gt;&lt;wsp:rsid wsp:val=&quot;003A135F&quot;/&gt;&lt;wsp:rsid wsp:val=&quot;003A1F8A&quot;/&gt;&lt;wsp:rsid wsp:val=&quot;003A2415&quot;/&gt;&lt;wsp:rsid wsp:val=&quot;003A4607&quot;/&gt;&lt;wsp:rsid wsp:val=&quot;003B0BF8&quot;/&gt;&lt;wsp:rsid wsp:val=&quot;003B3DC0&quot;/&gt;&lt;wsp:rsid wsp:val=&quot;003B425F&quot;/&gt;&lt;wsp:rsid wsp:val=&quot;003B6548&quot;/&gt;&lt;wsp:rsid wsp:val=&quot;003B71C7&quot;/&gt;&lt;wsp:rsid wsp:val=&quot;003C3033&quot;/&gt;&lt;wsp:rsid wsp:val=&quot;003C4584&quot;/&gt;&lt;wsp:rsid wsp:val=&quot;003C4EAC&quot;/&gt;&lt;wsp:rsid wsp:val=&quot;003C5967&quot;/&gt;&lt;wsp:rsid wsp:val=&quot;003D031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057D&quot;/&gt;&lt;wsp:rsid wsp:val=&quot;00400C33&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67E9&quot;/&gt;&lt;wsp:rsid wsp:val=&quot;004A1B0B&quot;/&gt;&lt;wsp:rsid wsp:val=&quot;004A2F9D&quot;/&gt;&lt;wsp:rsid wsp:val=&quot;004A5270&quot;/&gt;&lt;wsp:rsid wsp:val=&quot;004A75ED&quot;/&gt;&lt;wsp:rsid wsp:val=&quot;004B1BEE&quot;/&gt;&lt;wsp:rsid wsp:val=&quot;004B361F&quot;/&gt;&lt;wsp:rsid wsp:val=&quot;004C20CB&quot;/&gt;&lt;wsp:rsid wsp:val=&quot;004C2920&quot;/&gt;&lt;wsp:rsid wsp:val=&quot;004C431C&quot;/&gt;&lt;wsp:rsid wsp:val=&quot;004C5181&quot;/&gt;&lt;wsp:rsid wsp:val=&quot;004C6C1E&quot;/&gt;&lt;wsp:rsid wsp:val=&quot;004C7A79&quot;/&gt;&lt;wsp:rsid wsp:val=&quot;004D297A&quot;/&gt;&lt;wsp:rsid wsp:val=&quot;004D31D3&quot;/&gt;&lt;wsp:rsid wsp:val=&quot;004E14BC&quot;/&gt;&lt;wsp:rsid wsp:val=&quot;004E16CD&quot;/&gt;&lt;wsp:rsid wsp:val=&quot;004E1DF7&quot;/&gt;&lt;wsp:rsid wsp:val=&quot;004E40C3&quot;/&gt;&lt;wsp:rsid wsp:val=&quot;004E4F65&quot;/&gt;&lt;wsp:rsid wsp:val=&quot;004E68C3&quot;/&gt;&lt;wsp:rsid wsp:val=&quot;004E734C&quot;/&gt;&lt;wsp:rsid wsp:val=&quot;004F344E&quot;/&gt;&lt;wsp:rsid wsp:val=&quot;00501F57&quot;/&gt;&lt;wsp:rsid wsp:val=&quot;0050209B&quot;/&gt;&lt;wsp:rsid wsp:val=&quot;00502853&quot;/&gt;&lt;wsp:rsid wsp:val=&quot;00505408&quot;/&gt;&lt;wsp:rsid wsp:val=&quot;00510090&quot;/&gt;&lt;wsp:rsid wsp:val=&quot;005104F5&quot;/&gt;&lt;wsp:rsid wsp:val=&quot;00511D3D&quot;/&gt;&lt;wsp:rsid wsp:val=&quot;00514701&quot;/&gt;&lt;wsp:rsid wsp:val=&quot;00514C06&quot;/&gt;&lt;wsp:rsid wsp:val=&quot;00514F9C&quot;/&gt;&lt;wsp:rsid wsp:val=&quot;00516B1D&quot;/&gt;&lt;wsp:rsid wsp:val=&quot;00521FA7&quot;/&gt;&lt;wsp:rsid wsp:val=&quot;005220E4&quot;/&gt;&lt;wsp:rsid wsp:val=&quot;00525F14&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2881&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3943&quot;/&gt;&lt;wsp:rsid wsp:val=&quot;005C595C&quot;/&gt;&lt;wsp:rsid wsp:val=&quot;005D1451&quot;/&gt;&lt;wsp:rsid wsp:val=&quot;005D4467&quot;/&gt;&lt;wsp:rsid wsp:val=&quot;005E1E3F&quot;/&gt;&lt;wsp:rsid wsp:val=&quot;005E4C37&quot;/&gt;&lt;wsp:rsid wsp:val=&quot;005F0505&quot;/&gt;&lt;wsp:rsid wsp:val=&quot;005F1309&quot;/&gt;&lt;wsp:rsid wsp:val=&quot;005F222D&quot;/&gt;&lt;wsp:rsid wsp:val=&quot;005F4083&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92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1872&quot;/&gt;&lt;wsp:rsid wsp:val=&quot;0066192F&quot;/&gt;&lt;wsp:rsid wsp:val=&quot;006643C8&quot;/&gt;&lt;wsp:rsid wsp:val=&quot;00665890&quot;/&gt;&lt;wsp:rsid wsp:val=&quot;00666238&quot;/&gt;&lt;wsp:rsid wsp:val=&quot;006734FD&quot;/&gt;&lt;wsp:rsid wsp:val=&quot;00674C16&quot;/&gt;&lt;wsp:rsid wsp:val=&quot;0067658D&quot;/&gt;&lt;wsp:rsid wsp:val=&quot;00681D03&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01BD&quot;/&gt;&lt;wsp:rsid wsp:val=&quot;006C3F49&quot;/&gt;&lt;wsp:rsid wsp:val=&quot;006C50EE&quot;/&gt;&lt;wsp:rsid wsp:val=&quot;006C7A4B&quot;/&gt;&lt;wsp:rsid wsp:val=&quot;006D531A&quot;/&gt;&lt;wsp:rsid wsp:val=&quot;006D7A0E&quot;/&gt;&lt;wsp:rsid wsp:val=&quot;006D7A3B&quot;/&gt;&lt;wsp:rsid wsp:val=&quot;006E5673&quot;/&gt;&lt;wsp:rsid wsp:val=&quot;006F1592&quot;/&gt;&lt;wsp:rsid wsp:val=&quot;006F419B&quot;/&gt;&lt;wsp:rsid wsp:val=&quot;006F4666&quot;/&gt;&lt;wsp:rsid wsp:val=&quot;006F7474&quot;/&gt;&lt;wsp:rsid wsp:val=&quot;007003FC&quot;/&gt;&lt;wsp:rsid wsp:val=&quot;007011E2&quot;/&gt;&lt;wsp:rsid wsp:val=&quot;00701CC9&quot;/&gt;&lt;wsp:rsid wsp:val=&quot;00703712&quot;/&gt;&lt;wsp:rsid wsp:val=&quot;007040C1&quot;/&gt;&lt;wsp:rsid wsp:val=&quot;00704829&quot;/&gt;&lt;wsp:rsid wsp:val=&quot;00704D56&quot;/&gt;&lt;wsp:rsid wsp:val=&quot;00704D87&quot;/&gt;&lt;wsp:rsid wsp:val=&quot;00705161&quot;/&gt;&lt;wsp:rsid wsp:val=&quot;00706A1F&quot;/&gt;&lt;wsp:rsid wsp:val=&quot;00706EA5&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BFF&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39C0&quot;/&gt;&lt;wsp:rsid wsp:val=&quot;0074686C&quot;/&gt;&lt;wsp:rsid wsp:val=&quot;00750E49&quot;/&gt;&lt;wsp:rsid wsp:val=&quot;00756874&quot;/&gt;&lt;wsp:rsid wsp:val=&quot;00757025&quot;/&gt;&lt;wsp:rsid wsp:val=&quot;0075736E&quot;/&gt;&lt;wsp:rsid wsp:val=&quot;0076015D&quot;/&gt;&lt;wsp:rsid wsp:val=&quot;0076070E&quot;/&gt;&lt;wsp:rsid wsp:val=&quot;00760E00&quot;/&gt;&lt;wsp:rsid wsp:val=&quot;00763C91&quot;/&gt;&lt;wsp:rsid wsp:val=&quot;00764B12&quot;/&gt;&lt;wsp:rsid wsp:val=&quot;007670F2&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328C&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7AD9&quot;/&gt;&lt;wsp:rsid wsp:val=&quot;007C7FC4&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653F&quot;/&gt;&lt;wsp:rsid wsp:val=&quot;00821F2C&quot;/&gt;&lt;wsp:rsid wsp:val=&quot;00826C23&quot;/&gt;&lt;wsp:rsid wsp:val=&quot;00827B33&quot;/&gt;&lt;wsp:rsid wsp:val=&quot;00832C0D&quot;/&gt;&lt;wsp:rsid wsp:val=&quot;00832EF8&quot;/&gt;&lt;wsp:rsid wsp:val=&quot;00840C0F&quot;/&gt;&lt;wsp:rsid wsp:val=&quot;00853E28&quot;/&gt;&lt;wsp:rsid wsp:val=&quot;008543CB&quot;/&gt;&lt;wsp:rsid wsp:val=&quot;00854556&quot;/&gt;&lt;wsp:rsid wsp:val=&quot;00855E7E&quot;/&gt;&lt;wsp:rsid wsp:val=&quot;0085677D&quot;/&gt;&lt;wsp:rsid wsp:val=&quot;00861ABC&quot;/&gt;&lt;wsp:rsid wsp:val=&quot;00864E0E&quot;/&gt;&lt;wsp:rsid wsp:val=&quot;00866A94&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38D6&quot;/&gt;&lt;wsp:rsid wsp:val=&quot;00896910&quot;/&gt;&lt;wsp:rsid wsp:val=&quot;00896A77&quot;/&gt;&lt;wsp:rsid wsp:val=&quot;00896BCB&quot;/&gt;&lt;wsp:rsid wsp:val=&quot;008970E8&quot;/&gt;&lt;wsp:rsid wsp:val=&quot;0089715E&quot;/&gt;&lt;wsp:rsid wsp:val=&quot;008A0D18&quot;/&gt;&lt;wsp:rsid wsp:val=&quot;008A34F1&quot;/&gt;&lt;wsp:rsid wsp:val=&quot;008A4FFD&quot;/&gt;&lt;wsp:rsid wsp:val=&quot;008A6470&quot;/&gt;&lt;wsp:rsid wsp:val=&quot;008B403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D04&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C6D&quot;/&gt;&lt;wsp:rsid wsp:val=&quot;00954ED7&quot;/&gt;&lt;wsp:rsid wsp:val=&quot;009559A2&quot;/&gt;&lt;wsp:rsid wsp:val=&quot;00957FBE&quot;/&gt;&lt;wsp:rsid wsp:val=&quot;00960785&quot;/&gt;&lt;wsp:rsid wsp:val=&quot;00961CDF&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7567E&quot;/&gt;&lt;wsp:rsid wsp:val=&quot;009812C5&quot;/&gt;&lt;wsp:rsid wsp:val=&quot;009819BA&quot;/&gt;&lt;wsp:rsid wsp:val=&quot;00981D9F&quot;/&gt;&lt;wsp:rsid wsp:val=&quot;0098461A&quot;/&gt;&lt;wsp:rsid wsp:val=&quot;00985935&quot;/&gt;&lt;wsp:rsid wsp:val=&quot;0099094D&quot;/&gt;&lt;wsp:rsid wsp:val=&quot;009954CA&quot;/&gt;&lt;wsp:rsid wsp:val=&quot;0099651F&quot;/&gt;&lt;wsp:rsid wsp:val=&quot;009A029F&quot;/&gt;&lt;wsp:rsid wsp:val=&quot;009A02D8&quot;/&gt;&lt;wsp:rsid wsp:val=&quot;009A5A09&quot;/&gt;&lt;wsp:rsid wsp:val=&quot;009A6F45&quot;/&gt;&lt;wsp:rsid wsp:val=&quot;009B1106&quot;/&gt;&lt;wsp:rsid wsp:val=&quot;009B1D77&quot;/&gt;&lt;wsp:rsid wsp:val=&quot;009B1F2D&quot;/&gt;&lt;wsp:rsid wsp:val=&quot;009B5404&quot;/&gt;&lt;wsp:rsid wsp:val=&quot;009B64D0&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4830&quot;/&gt;&lt;wsp:rsid wsp:val=&quot;009F69FB&quot;/&gt;&lt;wsp:rsid wsp:val=&quot;00A0110D&quot;/&gt;&lt;wsp:rsid wsp:val=&quot;00A05EC3&quot;/&gt;&lt;wsp:rsid wsp:val=&quot;00A1200A&quot;/&gt;&lt;wsp:rsid wsp:val=&quot;00A120D8&quot;/&gt;&lt;wsp:rsid wsp:val=&quot;00A1515A&quot;/&gt;&lt;wsp:rsid wsp:val=&quot;00A15BD6&quot;/&gt;&lt;wsp:rsid wsp:val=&quot;00A16747&quot;/&gt;&lt;wsp:rsid wsp:val=&quot;00A16B00&quot;/&gt;&lt;wsp:rsid wsp:val=&quot;00A16B41&quot;/&gt;&lt;wsp:rsid wsp:val=&quot;00A202FC&quot;/&gt;&lt;wsp:rsid wsp:val=&quot;00A25C8A&quot;/&gt;&lt;wsp:rsid wsp:val=&quot;00A264C6&quot;/&gt;&lt;wsp:rsid wsp:val=&quot;00A301A7&quot;/&gt;&lt;wsp:rsid wsp:val=&quot;00A31351&quot;/&gt;&lt;wsp:rsid wsp:val=&quot;00A31E9B&quot;/&gt;&lt;wsp:rsid wsp:val=&quot;00A34C7D&quot;/&gt;&lt;wsp:rsid wsp:val=&quot;00A3604F&quot;/&gt;&lt;wsp:rsid wsp:val=&quot;00A4184A&quot;/&gt;&lt;wsp:rsid wsp:val=&quot;00A418EE&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4ABF&quot;/&gt;&lt;wsp:rsid wsp:val=&quot;00A752B0&quot;/&gt;&lt;wsp:rsid wsp:val=&quot;00A77EFD&quot;/&gt;&lt;wsp:rsid wsp:val=&quot;00A80D3B&quot;/&gt;&lt;wsp:rsid wsp:val=&quot;00A83B70&quot;/&gt;&lt;wsp:rsid wsp:val=&quot;00A86E97&quot;/&gt;&lt;wsp:rsid wsp:val=&quot;00A95126&quot;/&gt;&lt;wsp:rsid wsp:val=&quot;00AA10A9&quot;/&gt;&lt;wsp:rsid wsp:val=&quot;00AA1F42&quot;/&gt;&lt;wsp:rsid wsp:val=&quot;00AA274B&quot;/&gt;&lt;wsp:rsid wsp:val=&quot;00AA341E&quot;/&gt;&lt;wsp:rsid wsp:val=&quot;00AA3A85&quot;/&gt;&lt;wsp:rsid wsp:val=&quot;00AA5A65&quot;/&gt;&lt;wsp:rsid wsp:val=&quot;00AA5C7C&quot;/&gt;&lt;wsp:rsid wsp:val=&quot;00AB348F&quot;/&gt;&lt;wsp:rsid wsp:val=&quot;00AB59E9&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0C5B&quot;/&gt;&lt;wsp:rsid wsp:val=&quot;00AD2F16&quot;/&gt;&lt;wsp:rsid wsp:val=&quot;00AD623E&quot;/&gt;&lt;wsp:rsid wsp:val=&quot;00AD77CC&quot;/&gt;&lt;wsp:rsid wsp:val=&quot;00AD7C0A&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3233&quot;/&gt;&lt;wsp:rsid wsp:val=&quot;00B34798&quot;/&gt;&lt;wsp:rsid wsp:val=&quot;00B34F32&quot;/&gt;&lt;wsp:rsid wsp:val=&quot;00B3574E&quot;/&gt;&lt;wsp:rsid wsp:val=&quot;00B40351&quot;/&gt;&lt;wsp:rsid wsp:val=&quot;00B40D93&quot;/&gt;&lt;wsp:rsid wsp:val=&quot;00B4132A&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E06&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F78&quot;/&gt;&lt;wsp:rsid wsp:val=&quot;00BF2FE0&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4389&quot;/&gt;&lt;wsp:rsid wsp:val=&quot;00C351CE&quot;/&gt;&lt;wsp:rsid wsp:val=&quot;00C37194&quot;/&gt;&lt;wsp:rsid wsp:val=&quot;00C418B6&quot;/&gt;&lt;wsp:rsid wsp:val=&quot;00C433C3&quot;/&gt;&lt;wsp:rsid wsp:val=&quot;00C447E1&quot;/&gt;&lt;wsp:rsid wsp:val=&quot;00C44A5D&quot;/&gt;&lt;wsp:rsid wsp:val=&quot;00C466B1&quot;/&gt;&lt;wsp:rsid wsp:val=&quot;00C50AE1&quot;/&gt;&lt;wsp:rsid wsp:val=&quot;00C51723&quot;/&gt;&lt;wsp:rsid wsp:val=&quot;00C52C3D&quot;/&gt;&lt;wsp:rsid wsp:val=&quot;00C54454&quot;/&gt;&lt;wsp:rsid wsp:val=&quot;00C569CC&quot;/&gt;&lt;wsp:rsid wsp:val=&quot;00C56D39&quot;/&gt;&lt;wsp:rsid wsp:val=&quot;00C6529A&quot;/&gt;&lt;wsp:rsid wsp:val=&quot;00C707D9&quot;/&gt;&lt;wsp:rsid wsp:val=&quot;00C72E52&quot;/&gt;&lt;wsp:rsid wsp:val=&quot;00C73A93&quot;/&gt;&lt;wsp:rsid wsp:val=&quot;00C753FE&quot;/&gt;&lt;wsp:rsid wsp:val=&quot;00C758A0&quot;/&gt;&lt;wsp:rsid wsp:val=&quot;00C765A2&quot;/&gt;&lt;wsp:rsid wsp:val=&quot;00C77A20&quot;/&gt;&lt;wsp:rsid wsp:val=&quot;00C805C1&quot;/&gt;&lt;wsp:rsid wsp:val=&quot;00C80645&quot;/&gt;&lt;wsp:rsid wsp:val=&quot;00C80989&quot;/&gt;&lt;wsp:rsid wsp:val=&quot;00C80C48&quot;/&gt;&lt;wsp:rsid wsp:val=&quot;00C80E0B&quot;/&gt;&lt;wsp:rsid wsp:val=&quot;00C84B47&quot;/&gt;&lt;wsp:rsid wsp:val=&quot;00C86AD0&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CF7E56&quot;/&gt;&lt;wsp:rsid wsp:val=&quot;00D0138D&quot;/&gt;&lt;wsp:rsid wsp:val=&quot;00D02D0D&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2798C&quot;/&gt;&lt;wsp:rsid wsp:val=&quot;00D3374A&quot;/&gt;&lt;wsp:rsid wsp:val=&quot;00D43CBF&quot;/&gt;&lt;wsp:rsid wsp:val=&quot;00D506D0&quot;/&gt;&lt;wsp:rsid wsp:val=&quot;00D5616D&quot;/&gt;&lt;wsp:rsid wsp:val=&quot;00D5711F&quot;/&gt;&lt;wsp:rsid wsp:val=&quot;00D6114E&quot;/&gt;&lt;wsp:rsid wsp:val=&quot;00D616F1&quot;/&gt;&lt;wsp:rsid wsp:val=&quot;00D62F3D&quot;/&gt;&lt;wsp:rsid wsp:val=&quot;00D63474&quot;/&gt;&lt;wsp:rsid wsp:val=&quot;00D64B68&quot;/&gt;&lt;wsp:rsid wsp:val=&quot;00D66373&quot;/&gt;&lt;wsp:rsid wsp:val=&quot;00D6781B&quot;/&gt;&lt;wsp:rsid wsp:val=&quot;00D72213&quot;/&gt;&lt;wsp:rsid wsp:val=&quot;00D76391&quot;/&gt;&lt;wsp:rsid wsp:val=&quot;00D76736&quot;/&gt;&lt;wsp:rsid wsp:val=&quot;00D80DC1&quot;/&gt;&lt;wsp:rsid wsp:val=&quot;00D81AB7&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3C0E&quot;/&gt;&lt;wsp:rsid wsp:val=&quot;00E25445&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11F0&quot;/&gt;&lt;wsp:rsid wsp:val=&quot;00E524D0&quot;/&gt;&lt;wsp:rsid wsp:val=&quot;00E541ED&quot;/&gt;&lt;wsp:rsid wsp:val=&quot;00E54AFA&quot;/&gt;&lt;wsp:rsid wsp:val=&quot;00E54ED2&quot;/&gt;&lt;wsp:rsid wsp:val=&quot;00E566EB&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289A&quot;/&gt;&lt;wsp:rsid wsp:val=&quot;00EB37A1&quot;/&gt;&lt;wsp:rsid wsp:val=&quot;00EB53DA&quot;/&gt;&lt;wsp:rsid wsp:val=&quot;00EC15DC&quot;/&gt;&lt;wsp:rsid wsp:val=&quot;00EC16DD&quot;/&gt;&lt;wsp:rsid wsp:val=&quot;00EC7B40&quot;/&gt;&lt;wsp:rsid wsp:val=&quot;00ED034C&quot;/&gt;&lt;wsp:rsid wsp:val=&quot;00ED2E01&quot;/&gt;&lt;wsp:rsid wsp:val=&quot;00ED55AE&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1CC2&quot;/&gt;&lt;wsp:rsid wsp:val=&quot;00F032BF&quot;/&gt;&lt;wsp:rsid wsp:val=&quot;00F03A4D&quot;/&gt;&lt;wsp:rsid wsp:val=&quot;00F07602&quot;/&gt;&lt;wsp:rsid wsp:val=&quot;00F07B8D&quot;/&gt;&lt;wsp:rsid wsp:val=&quot;00F11D58&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5802&quot;/&gt;&lt;wsp:rsid wsp:val=&quot;00F50D9F&quot;/&gt;&lt;wsp:rsid wsp:val=&quot;00F5134E&quot;/&gt;&lt;wsp:rsid wsp:val=&quot;00F52B54&quot;/&gt;&lt;wsp:rsid wsp:val=&quot;00F61405&quot;/&gt;&lt;wsp:rsid wsp:val=&quot;00F61573&quot;/&gt;&lt;wsp:rsid wsp:val=&quot;00F621C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05F7&quot;/&gt;&lt;wsp:rsid wsp:val=&quot;00F81DD5&quot;/&gt;&lt;wsp:rsid wsp:val=&quot;00F8282A&quot;/&gt;&lt;wsp:rsid wsp:val=&quot;00F82B4F&quot;/&gt;&lt;wsp:rsid wsp:val=&quot;00F82E18&quot;/&gt;&lt;wsp:rsid wsp:val=&quot;00F83C32&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AFE&quot;/&gt;&lt;wsp:rsid wsp:val=&quot;00FB0F0E&quot;/&gt;&lt;wsp:rsid wsp:val=&quot;00FB3721&quot;/&gt;&lt;wsp:rsid wsp:val=&quot;00FB4729&quot;/&gt;&lt;wsp:rsid wsp:val=&quot;00FC0112&quot;/&gt;&lt;wsp:rsid wsp:val=&quot;00FC2435&quot;/&gt;&lt;wsp:rsid wsp:val=&quot;00FC2853&quot;/&gt;&lt;wsp:rsid wsp:val=&quot;00FC2D05&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3EA1&quot;/&gt;&lt;wsp:rsid wsp:val=&quot;00FE428C&quot;/&gt;&lt;wsp:rsid wsp:val=&quot;00FE4392&quot;/&gt;&lt;wsp:rsid wsp:val=&quot;00FE6A52&quot;/&gt;&lt;wsp:rsid wsp:val=&quot;00FF1A14&quot;/&gt;&lt;wsp:rsid wsp:val=&quot;00FF45F8&quot;/&gt;&lt;/wsp:rsids&gt;&lt;/w:docPr&gt;&lt;w:body&gt;&lt;wx:sect&gt;&lt;w:p wsp:rsidR=&quot;00000000&quot; wsp:rsidRDefault=&quot;004A75ED&quot; wsp:rsidP=&quot;004A75ED&quot;&gt;&lt;m:oMathPara&gt;&lt;m:oMath&gt;&lt;m:acc&gt;&lt;m:accPr&gt;&lt;m:chr m:val=&quot;ÃÖ&quot;/&gt;&lt;m:ctrlPr&gt;&lt;w:rPr&gt;&lt;w:rFonts w:ascii=&quot;Cambria Math&quot; w:h-ansi=&quot;Cambria Math&quot;/&gt;&lt;wx:font wx:val=&quot;Cambria Math&quot;/&gt;&lt;w:b/&gt;&lt;w:b-cs/&gt;&lt;w:i/&gt;&lt;w:lang w:fareast=&quot;AR-SA&quot;/&gt;&lt;/w:rPr&gt;&lt;/m:ctrlPr&gt;&lt;/m:accPr&gt;&lt;m:e&gt;&lt;m:sSub&gt;&lt;m:sSubPr&gt;&lt;m:ctrlPr&gt;&lt;w:rPr&gt;&lt;w:rFonts w:ascii=&quot;Cambria Math&quot; w:h-ansi=&quot;Cambria Math&quot;/&gt;&lt;wx:font wx:val=&quot;Cambria Math&quot;/&gt;&lt;w:b/&gt;&lt;w:b-cs/&gt;&lt;w:i/&gt;&lt;w:lang w:fareast=&quot;AR-SA&quot;/&gt;&lt;/w:rPr&gt;&lt;/m:ctrlPr&gt;&lt;/m:sSubPr&gt;&lt;m:e&gt;&lt;m:r&gt;&lt;m:rPr&gt;&lt;m:sty m:val=&quot;bi&quot;/&gt;&lt;/m:rPr&gt;&lt;w:rPr&gt;&lt;w:rFonts w:ascii=&quot;Cambria Math&quot; w:h-ansi=&quot;Cambria Math&quot;/&gt;&lt;wx:font wx:val=&quot;Cambria Math&quot;/&gt;&lt;w:b/&gt;&lt;w:i/&gt;&lt;w:lang w:fareast=&quot;AR-SA&quot;/&gt;&lt;/w:rPr&gt;&lt;m:t&gt;r&lt;/m:t&gt;&lt;/m:r&gt;&lt;/m:e&gt;&lt;m:sub&gt;&lt;m:r&gt;&lt;m:rPr&gt;&lt;m:sty m:val=&quot;bi&quot;/&gt;&lt;/m:rPr&gt;&lt;w:rPr&gt;&lt;w:rFonts w:ascii=&quot;Cambria Math&quot; w:h-ansi=&quot;Cambria Math&quot;/&gt;&lt;wx:font wx:val=&quot;Cambria Math&quot;/&gt;&lt;w:b/&gt;&lt;w:i/&gt;&lt;w:lang w:fareast=&quot;AR-SA&quot;/&gt;&lt;/w:rPr&gt;&lt;m:t&gt;u&lt;/m:t&gt;&lt;/m:r&gt;&lt;/m:sub&gt;&lt;/m:sSub&gt;&lt;/m:e&gt;&lt;/m:acc&gt;&lt;m:d&gt;&lt;m:dPr&gt;&lt;m:ctrlPr&gt;&lt;w:rPr&gt;&lt;w:rFonts w:ascii=&quot;Cambria Math&quot; w:h-ansi=&quot;Cambria Math&quot;/&gt;&lt;wx:font wx:val=&quot;Cambria Math&quot;/&gt;&lt;w:b/&gt;&lt;w:b-cs/&gt;&lt;w:i/&gt;&lt;w:lang w:fareast=&quot;AR-SA&quot;/&gt;&lt;/w:rPr&gt;&lt;/m:ctrlPr&gt;&lt;/m:dPr&gt;&lt;m:e&gt;&lt;m:r&gt;&lt;m:rPr&gt;&lt;m:sty m:val=&quot;bi&quot;/&gt;&lt;/m:rPr&gt;&lt;w:rPr&gt;&lt;w:rFonts w:ascii=&quot;Cambria Math&quot; w:h-ansi=&quot;Cambria Math&quot;/&gt;&lt;wx:font wx:val=&quot;Cambria Math&quot;/&gt;&lt;w:b/&gt;&lt;w:i/&gt;&lt;w:lang w:fareast=&quot;AR-S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B213B2">
              <w:rPr>
                <w:lang w:eastAsia="ar-SA"/>
              </w:rPr>
              <w:instrText xml:space="preserve"> </w:instrText>
            </w:r>
            <w:r w:rsidRPr="00B213B2">
              <w:rPr>
                <w:lang w:eastAsia="ar-SA"/>
              </w:rPr>
              <w:fldChar w:fldCharType="separate"/>
            </w:r>
            <w:r w:rsidR="0082696D" w:rsidRPr="005D13AD">
              <w:rPr>
                <w:noProof/>
                <w:position w:val="-4"/>
              </w:rPr>
              <w:pict w14:anchorId="5796B815">
                <v:shape id="_x0000_i1034" type="#_x0000_t75" alt="" style="width:25.0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33BD&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451&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A0641&quot;/&gt;&lt;wsp:rsid wsp:val=&quot;000B2E2E&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0E9F&quot;/&gt;&lt;wsp:rsid wsp:val=&quot;000D241E&quot;/&gt;&lt;wsp:rsid wsp:val=&quot;000D242E&quot;/&gt;&lt;wsp:rsid wsp:val=&quot;000D698F&quot;/&gt;&lt;wsp:rsid wsp:val=&quot;000D6DD2&quot;/&gt;&lt;wsp:rsid wsp:val=&quot;000E1225&quot;/&gt;&lt;wsp:rsid wsp:val=&quot;000E347E&quot;/&gt;&lt;wsp:rsid wsp:val=&quot;000E474A&quot;/&gt;&lt;wsp:rsid wsp:val=&quot;000E5BCB&quot;/&gt;&lt;wsp:rsid wsp:val=&quot;000E67A5&quot;/&gt;&lt;wsp:rsid wsp:val=&quot;000F06DE&quot;/&gt;&lt;wsp:rsid wsp:val=&quot;000F45D7&quot;/&gt;&lt;wsp:rsid wsp:val=&quot;000F5885&quot;/&gt;&lt;wsp:rsid wsp:val=&quot;0010080A&quot;/&gt;&lt;wsp:rsid wsp:val=&quot;001018D5&quot;/&gt;&lt;wsp:rsid wsp:val=&quot;0010230E&quot;/&gt;&lt;wsp:rsid wsp:val=&quot;00105C24&quot;/&gt;&lt;wsp:rsid wsp:val=&quot;00111908&quot;/&gt;&lt;wsp:rsid wsp:val=&quot;00114F16&quot;/&gt;&lt;wsp:rsid wsp:val=&quot;00115BFC&quot;/&gt;&lt;wsp:rsid wsp:val=&quot;00120884&quot;/&gt;&lt;wsp:rsid wsp:val=&quot;00130389&quot;/&gt;&lt;wsp:rsid wsp:val=&quot;00131CB0&quot;/&gt;&lt;wsp:rsid wsp:val=&quot;00132A10&quot;/&gt;&lt;wsp:rsid wsp:val=&quot;00132CBE&quot;/&gt;&lt;wsp:rsid wsp:val=&quot;00135DF2&quot;/&gt;&lt;wsp:rsid wsp:val=&quot;001376F6&quot;/&gt;&lt;wsp:rsid wsp:val=&quot;00146D61&quot;/&gt;&lt;wsp:rsid wsp:val=&quot;00146F81&quot;/&gt;&lt;wsp:rsid wsp:val=&quot;0015236B&quot;/&gt;&lt;wsp:rsid wsp:val=&quot;00156174&quot;/&gt;&lt;wsp:rsid wsp:val=&quot;0016074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2389&quot;/&gt;&lt;wsp:rsid wsp:val=&quot;001D2462&quot;/&gt;&lt;wsp:rsid wsp:val=&quot;001D34C0&quot;/&gt;&lt;wsp:rsid wsp:val=&quot;001D41B7&quot;/&gt;&lt;wsp:rsid wsp:val=&quot;001D428B&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4BAF&quot;/&gt;&lt;wsp:rsid wsp:val=&quot;00206129&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17&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3775&quot;/&gt;&lt;wsp:rsid wsp:val=&quot;0025466B&quot;/&gt;&lt;wsp:rsid wsp:val=&quot;00255925&quot;/&gt;&lt;wsp:rsid wsp:val=&quot;00255966&quot;/&gt;&lt;wsp:rsid wsp:val=&quot;00256228&quot;/&gt;&lt;wsp:rsid wsp:val=&quot;0025787C&quot;/&gt;&lt;wsp:rsid wsp:val=&quot;00265760&quot;/&gt;&lt;wsp:rsid wsp:val=&quot;00265C97&quot;/&gt;&lt;wsp:rsid wsp:val=&quot;00271586&quot;/&gt;&lt;wsp:rsid wsp:val=&quot;00271CD9&quot;/&gt;&lt;wsp:rsid wsp:val=&quot;002732C7&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46EA&quot;/&gt;&lt;wsp:rsid wsp:val=&quot;0029757E&quot;/&gt;&lt;wsp:rsid wsp:val=&quot;00297DD6&quot;/&gt;&lt;wsp:rsid wsp:val=&quot;002A1E7D&quot;/&gt;&lt;wsp:rsid wsp:val=&quot;002A7471&quot;/&gt;&lt;wsp:rsid wsp:val=&quot;002B0187&quot;/&gt;&lt;wsp:rsid wsp:val=&quot;002B08E6&quot;/&gt;&lt;wsp:rsid wsp:val=&quot;002B1FFA&quot;/&gt;&lt;wsp:rsid wsp:val=&quot;002B2B40&quot;/&gt;&lt;wsp:rsid wsp:val=&quot;002B32DD&quot;/&gt;&lt;wsp:rsid wsp:val=&quot;002B4863&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D71F8&quot;/&gt;&lt;wsp:rsid wsp:val=&quot;002E1DF6&quot;/&gt;&lt;wsp:rsid wsp:val=&quot;002E347F&quot;/&gt;&lt;wsp:rsid wsp:val=&quot;002E687D&quot;/&gt;&lt;wsp:rsid wsp:val=&quot;002F0759&quot;/&gt;&lt;wsp:rsid wsp:val=&quot;002F0AD0&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7F7&quot;/&gt;&lt;wsp:rsid wsp:val=&quot;0032089E&quot;/&gt;&lt;wsp:rsid wsp:val=&quot;00322C41&quot;/&gt;&lt;wsp:rsid wsp:val=&quot;0032301D&quot;/&gt;&lt;wsp:rsid wsp:val=&quot;003230FF&quot;/&gt;&lt;wsp:rsid wsp:val=&quot;003236CA&quot;/&gt;&lt;wsp:rsid wsp:val=&quot;0032415B&quot;/&gt;&lt;wsp:rsid wsp:val=&quot;00326503&quot;/&gt;&lt;wsp:rsid wsp:val=&quot;003269DE&quot;/&gt;&lt;wsp:rsid wsp:val=&quot;0033037F&quot;/&gt;&lt;wsp:rsid wsp:val=&quot;00341D23&quot;/&gt;&lt;wsp:rsid wsp:val=&quot;00343017&quot;/&gt;&lt;wsp:rsid wsp:val=&quot;00343A55&quot;/&gt;&lt;wsp:rsid wsp:val=&quot;00345EEA&quot;/&gt;&lt;wsp:rsid wsp:val=&quot;003521DB&quot;/&gt;&lt;wsp:rsid wsp:val=&quot;003544C1&quot;/&gt;&lt;wsp:rsid wsp:val=&quot;00357973&quot;/&gt;&lt;wsp:rsid wsp:val=&quot;00357D27&quot;/&gt;&lt;wsp:rsid wsp:val=&quot;00360760&quot;/&gt;&lt;wsp:rsid wsp:val=&quot;0036084B&quot;/&gt;&lt;wsp:rsid wsp:val=&quot;003608B2&quot;/&gt;&lt;wsp:rsid wsp:val=&quot;00361E6E&quot;/&gt;&lt;wsp:rsid wsp:val=&quot;00363023&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642&quot;/&gt;&lt;wsp:rsid wsp:val=&quot;00391B3E&quot;/&gt;&lt;wsp:rsid wsp:val=&quot;00391D63&quot;/&gt;&lt;wsp:rsid wsp:val=&quot;00392A3A&quot;/&gt;&lt;wsp:rsid wsp:val=&quot;00394AC8&quot;/&gt;&lt;wsp:rsid wsp:val=&quot;003957ED&quot;/&gt;&lt;wsp:rsid wsp:val=&quot;00397A6D&quot;/&gt;&lt;wsp:rsid wsp:val=&quot;003A135F&quot;/&gt;&lt;wsp:rsid wsp:val=&quot;003A1F8A&quot;/&gt;&lt;wsp:rsid wsp:val=&quot;003A2415&quot;/&gt;&lt;wsp:rsid wsp:val=&quot;003A4607&quot;/&gt;&lt;wsp:rsid wsp:val=&quot;003B0BF8&quot;/&gt;&lt;wsp:rsid wsp:val=&quot;003B3DC0&quot;/&gt;&lt;wsp:rsid wsp:val=&quot;003B425F&quot;/&gt;&lt;wsp:rsid wsp:val=&quot;003B6548&quot;/&gt;&lt;wsp:rsid wsp:val=&quot;003B71C7&quot;/&gt;&lt;wsp:rsid wsp:val=&quot;003C3033&quot;/&gt;&lt;wsp:rsid wsp:val=&quot;003C4584&quot;/&gt;&lt;wsp:rsid wsp:val=&quot;003C4EAC&quot;/&gt;&lt;wsp:rsid wsp:val=&quot;003C5967&quot;/&gt;&lt;wsp:rsid wsp:val=&quot;003D031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057D&quot;/&gt;&lt;wsp:rsid wsp:val=&quot;00400C33&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67E9&quot;/&gt;&lt;wsp:rsid wsp:val=&quot;004A1B0B&quot;/&gt;&lt;wsp:rsid wsp:val=&quot;004A2F9D&quot;/&gt;&lt;wsp:rsid wsp:val=&quot;004A5270&quot;/&gt;&lt;wsp:rsid wsp:val=&quot;004A75ED&quot;/&gt;&lt;wsp:rsid wsp:val=&quot;004B1BEE&quot;/&gt;&lt;wsp:rsid wsp:val=&quot;004B361F&quot;/&gt;&lt;wsp:rsid wsp:val=&quot;004C20CB&quot;/&gt;&lt;wsp:rsid wsp:val=&quot;004C2920&quot;/&gt;&lt;wsp:rsid wsp:val=&quot;004C431C&quot;/&gt;&lt;wsp:rsid wsp:val=&quot;004C5181&quot;/&gt;&lt;wsp:rsid wsp:val=&quot;004C6C1E&quot;/&gt;&lt;wsp:rsid wsp:val=&quot;004C7A79&quot;/&gt;&lt;wsp:rsid wsp:val=&quot;004D297A&quot;/&gt;&lt;wsp:rsid wsp:val=&quot;004D31D3&quot;/&gt;&lt;wsp:rsid wsp:val=&quot;004E14BC&quot;/&gt;&lt;wsp:rsid wsp:val=&quot;004E16CD&quot;/&gt;&lt;wsp:rsid wsp:val=&quot;004E1DF7&quot;/&gt;&lt;wsp:rsid wsp:val=&quot;004E40C3&quot;/&gt;&lt;wsp:rsid wsp:val=&quot;004E4F65&quot;/&gt;&lt;wsp:rsid wsp:val=&quot;004E68C3&quot;/&gt;&lt;wsp:rsid wsp:val=&quot;004E734C&quot;/&gt;&lt;wsp:rsid wsp:val=&quot;004F344E&quot;/&gt;&lt;wsp:rsid wsp:val=&quot;00501F57&quot;/&gt;&lt;wsp:rsid wsp:val=&quot;0050209B&quot;/&gt;&lt;wsp:rsid wsp:val=&quot;00502853&quot;/&gt;&lt;wsp:rsid wsp:val=&quot;00505408&quot;/&gt;&lt;wsp:rsid wsp:val=&quot;00510090&quot;/&gt;&lt;wsp:rsid wsp:val=&quot;005104F5&quot;/&gt;&lt;wsp:rsid wsp:val=&quot;00511D3D&quot;/&gt;&lt;wsp:rsid wsp:val=&quot;00514701&quot;/&gt;&lt;wsp:rsid wsp:val=&quot;00514C06&quot;/&gt;&lt;wsp:rsid wsp:val=&quot;00514F9C&quot;/&gt;&lt;wsp:rsid wsp:val=&quot;00516B1D&quot;/&gt;&lt;wsp:rsid wsp:val=&quot;00521FA7&quot;/&gt;&lt;wsp:rsid wsp:val=&quot;005220E4&quot;/&gt;&lt;wsp:rsid wsp:val=&quot;00525F14&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2881&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3943&quot;/&gt;&lt;wsp:rsid wsp:val=&quot;005C595C&quot;/&gt;&lt;wsp:rsid wsp:val=&quot;005D1451&quot;/&gt;&lt;wsp:rsid wsp:val=&quot;005D4467&quot;/&gt;&lt;wsp:rsid wsp:val=&quot;005E1E3F&quot;/&gt;&lt;wsp:rsid wsp:val=&quot;005E4C37&quot;/&gt;&lt;wsp:rsid wsp:val=&quot;005F0505&quot;/&gt;&lt;wsp:rsid wsp:val=&quot;005F1309&quot;/&gt;&lt;wsp:rsid wsp:val=&quot;005F222D&quot;/&gt;&lt;wsp:rsid wsp:val=&quot;005F4083&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92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1872&quot;/&gt;&lt;wsp:rsid wsp:val=&quot;0066192F&quot;/&gt;&lt;wsp:rsid wsp:val=&quot;006643C8&quot;/&gt;&lt;wsp:rsid wsp:val=&quot;00665890&quot;/&gt;&lt;wsp:rsid wsp:val=&quot;00666238&quot;/&gt;&lt;wsp:rsid wsp:val=&quot;006734FD&quot;/&gt;&lt;wsp:rsid wsp:val=&quot;00674C16&quot;/&gt;&lt;wsp:rsid wsp:val=&quot;0067658D&quot;/&gt;&lt;wsp:rsid wsp:val=&quot;00681D03&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01BD&quot;/&gt;&lt;wsp:rsid wsp:val=&quot;006C3F49&quot;/&gt;&lt;wsp:rsid wsp:val=&quot;006C50EE&quot;/&gt;&lt;wsp:rsid wsp:val=&quot;006C7A4B&quot;/&gt;&lt;wsp:rsid wsp:val=&quot;006D531A&quot;/&gt;&lt;wsp:rsid wsp:val=&quot;006D7A0E&quot;/&gt;&lt;wsp:rsid wsp:val=&quot;006D7A3B&quot;/&gt;&lt;wsp:rsid wsp:val=&quot;006E5673&quot;/&gt;&lt;wsp:rsid wsp:val=&quot;006F1592&quot;/&gt;&lt;wsp:rsid wsp:val=&quot;006F419B&quot;/&gt;&lt;wsp:rsid wsp:val=&quot;006F4666&quot;/&gt;&lt;wsp:rsid wsp:val=&quot;006F7474&quot;/&gt;&lt;wsp:rsid wsp:val=&quot;007003FC&quot;/&gt;&lt;wsp:rsid wsp:val=&quot;007011E2&quot;/&gt;&lt;wsp:rsid wsp:val=&quot;00701CC9&quot;/&gt;&lt;wsp:rsid wsp:val=&quot;00703712&quot;/&gt;&lt;wsp:rsid wsp:val=&quot;007040C1&quot;/&gt;&lt;wsp:rsid wsp:val=&quot;00704829&quot;/&gt;&lt;wsp:rsid wsp:val=&quot;00704D56&quot;/&gt;&lt;wsp:rsid wsp:val=&quot;00704D87&quot;/&gt;&lt;wsp:rsid wsp:val=&quot;00705161&quot;/&gt;&lt;wsp:rsid wsp:val=&quot;00706A1F&quot;/&gt;&lt;wsp:rsid wsp:val=&quot;00706EA5&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BFF&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39C0&quot;/&gt;&lt;wsp:rsid wsp:val=&quot;0074686C&quot;/&gt;&lt;wsp:rsid wsp:val=&quot;00750E49&quot;/&gt;&lt;wsp:rsid wsp:val=&quot;00756874&quot;/&gt;&lt;wsp:rsid wsp:val=&quot;00757025&quot;/&gt;&lt;wsp:rsid wsp:val=&quot;0075736E&quot;/&gt;&lt;wsp:rsid wsp:val=&quot;0076015D&quot;/&gt;&lt;wsp:rsid wsp:val=&quot;0076070E&quot;/&gt;&lt;wsp:rsid wsp:val=&quot;00760E00&quot;/&gt;&lt;wsp:rsid wsp:val=&quot;00763C91&quot;/&gt;&lt;wsp:rsid wsp:val=&quot;00764B12&quot;/&gt;&lt;wsp:rsid wsp:val=&quot;007670F2&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328C&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7AD9&quot;/&gt;&lt;wsp:rsid wsp:val=&quot;007C7FC4&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653F&quot;/&gt;&lt;wsp:rsid wsp:val=&quot;00821F2C&quot;/&gt;&lt;wsp:rsid wsp:val=&quot;00826C23&quot;/&gt;&lt;wsp:rsid wsp:val=&quot;00827B33&quot;/&gt;&lt;wsp:rsid wsp:val=&quot;00832C0D&quot;/&gt;&lt;wsp:rsid wsp:val=&quot;00832EF8&quot;/&gt;&lt;wsp:rsid wsp:val=&quot;00840C0F&quot;/&gt;&lt;wsp:rsid wsp:val=&quot;00853E28&quot;/&gt;&lt;wsp:rsid wsp:val=&quot;008543CB&quot;/&gt;&lt;wsp:rsid wsp:val=&quot;00854556&quot;/&gt;&lt;wsp:rsid wsp:val=&quot;00855E7E&quot;/&gt;&lt;wsp:rsid wsp:val=&quot;0085677D&quot;/&gt;&lt;wsp:rsid wsp:val=&quot;00861ABC&quot;/&gt;&lt;wsp:rsid wsp:val=&quot;00864E0E&quot;/&gt;&lt;wsp:rsid wsp:val=&quot;00866A94&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38D6&quot;/&gt;&lt;wsp:rsid wsp:val=&quot;00896910&quot;/&gt;&lt;wsp:rsid wsp:val=&quot;00896A77&quot;/&gt;&lt;wsp:rsid wsp:val=&quot;00896BCB&quot;/&gt;&lt;wsp:rsid wsp:val=&quot;008970E8&quot;/&gt;&lt;wsp:rsid wsp:val=&quot;0089715E&quot;/&gt;&lt;wsp:rsid wsp:val=&quot;008A0D18&quot;/&gt;&lt;wsp:rsid wsp:val=&quot;008A34F1&quot;/&gt;&lt;wsp:rsid wsp:val=&quot;008A4FFD&quot;/&gt;&lt;wsp:rsid wsp:val=&quot;008A6470&quot;/&gt;&lt;wsp:rsid wsp:val=&quot;008B403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D04&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C6D&quot;/&gt;&lt;wsp:rsid wsp:val=&quot;00954ED7&quot;/&gt;&lt;wsp:rsid wsp:val=&quot;009559A2&quot;/&gt;&lt;wsp:rsid wsp:val=&quot;00957FBE&quot;/&gt;&lt;wsp:rsid wsp:val=&quot;00960785&quot;/&gt;&lt;wsp:rsid wsp:val=&quot;00961CDF&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7567E&quot;/&gt;&lt;wsp:rsid wsp:val=&quot;009812C5&quot;/&gt;&lt;wsp:rsid wsp:val=&quot;009819BA&quot;/&gt;&lt;wsp:rsid wsp:val=&quot;00981D9F&quot;/&gt;&lt;wsp:rsid wsp:val=&quot;0098461A&quot;/&gt;&lt;wsp:rsid wsp:val=&quot;00985935&quot;/&gt;&lt;wsp:rsid wsp:val=&quot;0099094D&quot;/&gt;&lt;wsp:rsid wsp:val=&quot;009954CA&quot;/&gt;&lt;wsp:rsid wsp:val=&quot;0099651F&quot;/&gt;&lt;wsp:rsid wsp:val=&quot;009A029F&quot;/&gt;&lt;wsp:rsid wsp:val=&quot;009A02D8&quot;/&gt;&lt;wsp:rsid wsp:val=&quot;009A5A09&quot;/&gt;&lt;wsp:rsid wsp:val=&quot;009A6F45&quot;/&gt;&lt;wsp:rsid wsp:val=&quot;009B1106&quot;/&gt;&lt;wsp:rsid wsp:val=&quot;009B1D77&quot;/&gt;&lt;wsp:rsid wsp:val=&quot;009B1F2D&quot;/&gt;&lt;wsp:rsid wsp:val=&quot;009B5404&quot;/&gt;&lt;wsp:rsid wsp:val=&quot;009B64D0&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4830&quot;/&gt;&lt;wsp:rsid wsp:val=&quot;009F69FB&quot;/&gt;&lt;wsp:rsid wsp:val=&quot;00A0110D&quot;/&gt;&lt;wsp:rsid wsp:val=&quot;00A05EC3&quot;/&gt;&lt;wsp:rsid wsp:val=&quot;00A1200A&quot;/&gt;&lt;wsp:rsid wsp:val=&quot;00A120D8&quot;/&gt;&lt;wsp:rsid wsp:val=&quot;00A1515A&quot;/&gt;&lt;wsp:rsid wsp:val=&quot;00A15BD6&quot;/&gt;&lt;wsp:rsid wsp:val=&quot;00A16747&quot;/&gt;&lt;wsp:rsid wsp:val=&quot;00A16B00&quot;/&gt;&lt;wsp:rsid wsp:val=&quot;00A16B41&quot;/&gt;&lt;wsp:rsid wsp:val=&quot;00A202FC&quot;/&gt;&lt;wsp:rsid wsp:val=&quot;00A25C8A&quot;/&gt;&lt;wsp:rsid wsp:val=&quot;00A264C6&quot;/&gt;&lt;wsp:rsid wsp:val=&quot;00A301A7&quot;/&gt;&lt;wsp:rsid wsp:val=&quot;00A31351&quot;/&gt;&lt;wsp:rsid wsp:val=&quot;00A31E9B&quot;/&gt;&lt;wsp:rsid wsp:val=&quot;00A34C7D&quot;/&gt;&lt;wsp:rsid wsp:val=&quot;00A3604F&quot;/&gt;&lt;wsp:rsid wsp:val=&quot;00A4184A&quot;/&gt;&lt;wsp:rsid wsp:val=&quot;00A418EE&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4ABF&quot;/&gt;&lt;wsp:rsid wsp:val=&quot;00A752B0&quot;/&gt;&lt;wsp:rsid wsp:val=&quot;00A77EFD&quot;/&gt;&lt;wsp:rsid wsp:val=&quot;00A80D3B&quot;/&gt;&lt;wsp:rsid wsp:val=&quot;00A83B70&quot;/&gt;&lt;wsp:rsid wsp:val=&quot;00A86E97&quot;/&gt;&lt;wsp:rsid wsp:val=&quot;00A95126&quot;/&gt;&lt;wsp:rsid wsp:val=&quot;00AA10A9&quot;/&gt;&lt;wsp:rsid wsp:val=&quot;00AA1F42&quot;/&gt;&lt;wsp:rsid wsp:val=&quot;00AA274B&quot;/&gt;&lt;wsp:rsid wsp:val=&quot;00AA341E&quot;/&gt;&lt;wsp:rsid wsp:val=&quot;00AA3A85&quot;/&gt;&lt;wsp:rsid wsp:val=&quot;00AA5A65&quot;/&gt;&lt;wsp:rsid wsp:val=&quot;00AA5C7C&quot;/&gt;&lt;wsp:rsid wsp:val=&quot;00AB348F&quot;/&gt;&lt;wsp:rsid wsp:val=&quot;00AB59E9&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0C5B&quot;/&gt;&lt;wsp:rsid wsp:val=&quot;00AD2F16&quot;/&gt;&lt;wsp:rsid wsp:val=&quot;00AD623E&quot;/&gt;&lt;wsp:rsid wsp:val=&quot;00AD77CC&quot;/&gt;&lt;wsp:rsid wsp:val=&quot;00AD7C0A&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3233&quot;/&gt;&lt;wsp:rsid wsp:val=&quot;00B34798&quot;/&gt;&lt;wsp:rsid wsp:val=&quot;00B34F32&quot;/&gt;&lt;wsp:rsid wsp:val=&quot;00B3574E&quot;/&gt;&lt;wsp:rsid wsp:val=&quot;00B40351&quot;/&gt;&lt;wsp:rsid wsp:val=&quot;00B40D93&quot;/&gt;&lt;wsp:rsid wsp:val=&quot;00B4132A&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E06&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F78&quot;/&gt;&lt;wsp:rsid wsp:val=&quot;00BF2FE0&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4389&quot;/&gt;&lt;wsp:rsid wsp:val=&quot;00C351CE&quot;/&gt;&lt;wsp:rsid wsp:val=&quot;00C37194&quot;/&gt;&lt;wsp:rsid wsp:val=&quot;00C418B6&quot;/&gt;&lt;wsp:rsid wsp:val=&quot;00C433C3&quot;/&gt;&lt;wsp:rsid wsp:val=&quot;00C447E1&quot;/&gt;&lt;wsp:rsid wsp:val=&quot;00C44A5D&quot;/&gt;&lt;wsp:rsid wsp:val=&quot;00C466B1&quot;/&gt;&lt;wsp:rsid wsp:val=&quot;00C50AE1&quot;/&gt;&lt;wsp:rsid wsp:val=&quot;00C51723&quot;/&gt;&lt;wsp:rsid wsp:val=&quot;00C52C3D&quot;/&gt;&lt;wsp:rsid wsp:val=&quot;00C54454&quot;/&gt;&lt;wsp:rsid wsp:val=&quot;00C569CC&quot;/&gt;&lt;wsp:rsid wsp:val=&quot;00C56D39&quot;/&gt;&lt;wsp:rsid wsp:val=&quot;00C6529A&quot;/&gt;&lt;wsp:rsid wsp:val=&quot;00C707D9&quot;/&gt;&lt;wsp:rsid wsp:val=&quot;00C72E52&quot;/&gt;&lt;wsp:rsid wsp:val=&quot;00C73A93&quot;/&gt;&lt;wsp:rsid wsp:val=&quot;00C753FE&quot;/&gt;&lt;wsp:rsid wsp:val=&quot;00C758A0&quot;/&gt;&lt;wsp:rsid wsp:val=&quot;00C765A2&quot;/&gt;&lt;wsp:rsid wsp:val=&quot;00C77A20&quot;/&gt;&lt;wsp:rsid wsp:val=&quot;00C805C1&quot;/&gt;&lt;wsp:rsid wsp:val=&quot;00C80645&quot;/&gt;&lt;wsp:rsid wsp:val=&quot;00C80989&quot;/&gt;&lt;wsp:rsid wsp:val=&quot;00C80C48&quot;/&gt;&lt;wsp:rsid wsp:val=&quot;00C80E0B&quot;/&gt;&lt;wsp:rsid wsp:val=&quot;00C84B47&quot;/&gt;&lt;wsp:rsid wsp:val=&quot;00C86AD0&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CF7E56&quot;/&gt;&lt;wsp:rsid wsp:val=&quot;00D0138D&quot;/&gt;&lt;wsp:rsid wsp:val=&quot;00D02D0D&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2798C&quot;/&gt;&lt;wsp:rsid wsp:val=&quot;00D3374A&quot;/&gt;&lt;wsp:rsid wsp:val=&quot;00D43CBF&quot;/&gt;&lt;wsp:rsid wsp:val=&quot;00D506D0&quot;/&gt;&lt;wsp:rsid wsp:val=&quot;00D5616D&quot;/&gt;&lt;wsp:rsid wsp:val=&quot;00D5711F&quot;/&gt;&lt;wsp:rsid wsp:val=&quot;00D6114E&quot;/&gt;&lt;wsp:rsid wsp:val=&quot;00D616F1&quot;/&gt;&lt;wsp:rsid wsp:val=&quot;00D62F3D&quot;/&gt;&lt;wsp:rsid wsp:val=&quot;00D63474&quot;/&gt;&lt;wsp:rsid wsp:val=&quot;00D64B68&quot;/&gt;&lt;wsp:rsid wsp:val=&quot;00D66373&quot;/&gt;&lt;wsp:rsid wsp:val=&quot;00D6781B&quot;/&gt;&lt;wsp:rsid wsp:val=&quot;00D72213&quot;/&gt;&lt;wsp:rsid wsp:val=&quot;00D76391&quot;/&gt;&lt;wsp:rsid wsp:val=&quot;00D76736&quot;/&gt;&lt;wsp:rsid wsp:val=&quot;00D80DC1&quot;/&gt;&lt;wsp:rsid wsp:val=&quot;00D81AB7&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3C0E&quot;/&gt;&lt;wsp:rsid wsp:val=&quot;00E25445&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11F0&quot;/&gt;&lt;wsp:rsid wsp:val=&quot;00E524D0&quot;/&gt;&lt;wsp:rsid wsp:val=&quot;00E541ED&quot;/&gt;&lt;wsp:rsid wsp:val=&quot;00E54AFA&quot;/&gt;&lt;wsp:rsid wsp:val=&quot;00E54ED2&quot;/&gt;&lt;wsp:rsid wsp:val=&quot;00E566EB&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289A&quot;/&gt;&lt;wsp:rsid wsp:val=&quot;00EB37A1&quot;/&gt;&lt;wsp:rsid wsp:val=&quot;00EB53DA&quot;/&gt;&lt;wsp:rsid wsp:val=&quot;00EC15DC&quot;/&gt;&lt;wsp:rsid wsp:val=&quot;00EC16DD&quot;/&gt;&lt;wsp:rsid wsp:val=&quot;00EC7B40&quot;/&gt;&lt;wsp:rsid wsp:val=&quot;00ED034C&quot;/&gt;&lt;wsp:rsid wsp:val=&quot;00ED2E01&quot;/&gt;&lt;wsp:rsid wsp:val=&quot;00ED55AE&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1CC2&quot;/&gt;&lt;wsp:rsid wsp:val=&quot;00F032BF&quot;/&gt;&lt;wsp:rsid wsp:val=&quot;00F03A4D&quot;/&gt;&lt;wsp:rsid wsp:val=&quot;00F07602&quot;/&gt;&lt;wsp:rsid wsp:val=&quot;00F07B8D&quot;/&gt;&lt;wsp:rsid wsp:val=&quot;00F11D58&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5802&quot;/&gt;&lt;wsp:rsid wsp:val=&quot;00F50D9F&quot;/&gt;&lt;wsp:rsid wsp:val=&quot;00F5134E&quot;/&gt;&lt;wsp:rsid wsp:val=&quot;00F52B54&quot;/&gt;&lt;wsp:rsid wsp:val=&quot;00F61405&quot;/&gt;&lt;wsp:rsid wsp:val=&quot;00F61573&quot;/&gt;&lt;wsp:rsid wsp:val=&quot;00F621C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05F7&quot;/&gt;&lt;wsp:rsid wsp:val=&quot;00F81DD5&quot;/&gt;&lt;wsp:rsid wsp:val=&quot;00F8282A&quot;/&gt;&lt;wsp:rsid wsp:val=&quot;00F82B4F&quot;/&gt;&lt;wsp:rsid wsp:val=&quot;00F82E18&quot;/&gt;&lt;wsp:rsid wsp:val=&quot;00F83C32&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AFE&quot;/&gt;&lt;wsp:rsid wsp:val=&quot;00FB0F0E&quot;/&gt;&lt;wsp:rsid wsp:val=&quot;00FB3721&quot;/&gt;&lt;wsp:rsid wsp:val=&quot;00FB4729&quot;/&gt;&lt;wsp:rsid wsp:val=&quot;00FC0112&quot;/&gt;&lt;wsp:rsid wsp:val=&quot;00FC2435&quot;/&gt;&lt;wsp:rsid wsp:val=&quot;00FC2853&quot;/&gt;&lt;wsp:rsid wsp:val=&quot;00FC2D05&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3EA1&quot;/&gt;&lt;wsp:rsid wsp:val=&quot;00FE428C&quot;/&gt;&lt;wsp:rsid wsp:val=&quot;00FE4392&quot;/&gt;&lt;wsp:rsid wsp:val=&quot;00FE6A52&quot;/&gt;&lt;wsp:rsid wsp:val=&quot;00FF1A14&quot;/&gt;&lt;wsp:rsid wsp:val=&quot;00FF45F8&quot;/&gt;&lt;/wsp:rsids&gt;&lt;/w:docPr&gt;&lt;w:body&gt;&lt;wx:sect&gt;&lt;w:p wsp:rsidR=&quot;00000000&quot; wsp:rsidRDefault=&quot;004A75ED&quot; wsp:rsidP=&quot;004A75ED&quot;&gt;&lt;m:oMathPara&gt;&lt;m:oMath&gt;&lt;m:acc&gt;&lt;m:accPr&gt;&lt;m:chr m:val=&quot;ÃÖ&quot;/&gt;&lt;m:ctrlPr&gt;&lt;w:rPr&gt;&lt;w:rFonts w:ascii=&quot;Cambria Math&quot; w:h-ansi=&quot;Cambria Math&quot;/&gt;&lt;wx:font wx:val=&quot;Cambria Math&quot;/&gt;&lt;w:b/&gt;&lt;w:b-cs/&gt;&lt;w:i/&gt;&lt;w:lang w:fareast=&quot;AR-SA&quot;/&gt;&lt;/w:rPr&gt;&lt;/m:ctrlPr&gt;&lt;/m:accPr&gt;&lt;m:e&gt;&lt;m:sSub&gt;&lt;m:sSubPr&gt;&lt;m:ctrlPr&gt;&lt;w:rPr&gt;&lt;w:rFonts w:ascii=&quot;Cambria Math&quot; w:h-ansi=&quot;Cambria Math&quot;/&gt;&lt;wx:font wx:val=&quot;Cambria Math&quot;/&gt;&lt;w:b/&gt;&lt;w:b-cs/&gt;&lt;w:i/&gt;&lt;w:lang w:fareast=&quot;AR-SA&quot;/&gt;&lt;/w:rPr&gt;&lt;/m:ctrlPr&gt;&lt;/m:sSubPr&gt;&lt;m:e&gt;&lt;m:r&gt;&lt;m:rPr&gt;&lt;m:sty m:val=&quot;bi&quot;/&gt;&lt;/m:rPr&gt;&lt;w:rPr&gt;&lt;w:rFonts w:ascii=&quot;Cambria Math&quot; w:h-ansi=&quot;Cambria Math&quot;/&gt;&lt;wx:font wx:val=&quot;Cambria Math&quot;/&gt;&lt;w:b/&gt;&lt;w:i/&gt;&lt;w:lang w:fareast=&quot;AR-SA&quot;/&gt;&lt;/w:rPr&gt;&lt;m:t&gt;r&lt;/m:t&gt;&lt;/m:r&gt;&lt;/m:e&gt;&lt;m:sub&gt;&lt;m:r&gt;&lt;m:rPr&gt;&lt;m:sty m:val=&quot;bi&quot;/&gt;&lt;/m:rPr&gt;&lt;w:rPr&gt;&lt;w:rFonts w:ascii=&quot;Cambria Math&quot; w:h-ansi=&quot;Cambria Math&quot;/&gt;&lt;wx:font wx:val=&quot;Cambria Math&quot;/&gt;&lt;w:b/&gt;&lt;w:i/&gt;&lt;w:lang w:fareast=&quot;AR-SA&quot;/&gt;&lt;/w:rPr&gt;&lt;m:t&gt;u&lt;/m:t&gt;&lt;/m:r&gt;&lt;/m:sub&gt;&lt;/m:sSub&gt;&lt;/m:e&gt;&lt;/m:acc&gt;&lt;m:d&gt;&lt;m:dPr&gt;&lt;m:ctrlPr&gt;&lt;w:rPr&gt;&lt;w:rFonts w:ascii=&quot;Cambria Math&quot; w:h-ansi=&quot;Cambria Math&quot;/&gt;&lt;wx:font wx:val=&quot;Cambria Math&quot;/&gt;&lt;w:b/&gt;&lt;w:b-cs/&gt;&lt;w:i/&gt;&lt;w:lang w:fareast=&quot;AR-SA&quot;/&gt;&lt;/w:rPr&gt;&lt;/m:ctrlPr&gt;&lt;/m:dPr&gt;&lt;m:e&gt;&lt;m:r&gt;&lt;m:rPr&gt;&lt;m:sty m:val=&quot;bi&quot;/&gt;&lt;/m:rPr&gt;&lt;w:rPr&gt;&lt;w:rFonts w:ascii=&quot;Cambria Math&quot; w:h-ansi=&quot;Cambria Math&quot;/&gt;&lt;wx:font wx:val=&quot;Cambria Math&quot;/&gt;&lt;w:b/&gt;&lt;w:i/&gt;&lt;w:lang w:fareast=&quot;AR-S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B213B2">
              <w:rPr>
                <w:lang w:eastAsia="ar-SA"/>
              </w:rPr>
              <w:fldChar w:fldCharType="end"/>
            </w:r>
            <w:r w:rsidRPr="00B213B2">
              <w:rPr>
                <w:lang w:eastAsia="ar-SA"/>
              </w:rPr>
              <w:t xml:space="preserve"> is the reference signal sequence defined in TS36.211 section 10.1.4.1.1</w:t>
            </w:r>
          </w:p>
          <w:p w14:paraId="6DDCF5E3" w14:textId="77777777" w:rsidR="007D15AB" w:rsidRPr="00B213B2" w:rsidRDefault="007D15AB" w:rsidP="007D15AB">
            <w:pPr>
              <w:pStyle w:val="ListParagraph"/>
              <w:numPr>
                <w:ilvl w:val="0"/>
                <w:numId w:val="65"/>
              </w:numPr>
              <w:rPr>
                <w:rFonts w:ascii="Times New Roman" w:hAnsi="Times New Roman"/>
                <w:sz w:val="24"/>
                <w:szCs w:val="24"/>
                <w:lang w:eastAsia="zh-CN"/>
              </w:rPr>
            </w:pPr>
            <w:r w:rsidRPr="00B213B2">
              <w:rPr>
                <w:rFonts w:ascii="Times New Roman" w:hAnsi="Times New Roman"/>
                <w:sz w:val="24"/>
                <w:szCs w:val="24"/>
                <w:lang w:eastAsia="zh-CN"/>
              </w:rPr>
              <w:t xml:space="preserve">Option 2: DMRS symbols are not spread before the OCC is applied. </w:t>
            </w:r>
          </w:p>
          <w:p w14:paraId="50D206A4" w14:textId="77777777" w:rsidR="007D15AB" w:rsidRPr="00B213B2" w:rsidRDefault="007D15AB" w:rsidP="007D15AB">
            <w:pPr>
              <w:pStyle w:val="ListParagraph"/>
              <w:numPr>
                <w:ilvl w:val="1"/>
                <w:numId w:val="65"/>
              </w:numPr>
              <w:rPr>
                <w:rFonts w:ascii="Times New Roman" w:hAnsi="Times New Roman"/>
                <w:sz w:val="24"/>
                <w:szCs w:val="24"/>
                <w:lang w:eastAsia="zh-CN"/>
              </w:rPr>
            </w:pPr>
            <w:r w:rsidRPr="00B213B2">
              <w:rPr>
                <w:rFonts w:ascii="Times New Roman" w:hAnsi="Times New Roman"/>
                <w:sz w:val="24"/>
                <w:szCs w:val="24"/>
                <w:lang w:eastAsia="zh-CN"/>
              </w:rPr>
              <w:t>Option 2_1: OCC is applied to the legacy complex-valued DMRS symbol used in slot 1 and slot 2</w:t>
            </w:r>
            <w:r w:rsidRPr="00B213B2">
              <w:rPr>
                <w:rFonts w:ascii="Times New Roman" w:hAnsi="Times New Roman"/>
                <w:sz w:val="24"/>
                <w:szCs w:val="24"/>
                <w:lang w:eastAsia="ar-SA"/>
              </w:rPr>
              <w:t>, e.g.</w:t>
            </w:r>
            <w:r w:rsidRPr="00B213B2">
              <w:rPr>
                <w:rFonts w:ascii="Times New Roman" w:eastAsia="DengXian" w:hAnsi="Times New Roman"/>
                <w:sz w:val="24"/>
                <w:szCs w:val="24"/>
                <w:lang w:eastAsia="zh-CN"/>
              </w:rPr>
              <w:t xml:space="preserve"> </w:t>
            </w:r>
            <w:r w:rsidRPr="00B213B2">
              <w:rPr>
                <w:rFonts w:ascii="Times New Roman" w:hAnsi="Times New Roman"/>
                <w:sz w:val="24"/>
                <w:szCs w:val="24"/>
                <w:lang w:eastAsia="zh-CN"/>
              </w:rPr>
              <w:t xml:space="preserve">according to the formula: </w:t>
            </w:r>
            <w:r w:rsidRPr="00B213B2">
              <w:rPr>
                <w:rFonts w:ascii="Times New Roman" w:hAnsi="Times New Roman"/>
                <w:sz w:val="24"/>
                <w:szCs w:val="24"/>
                <w:lang w:eastAsia="zh-CN"/>
              </w:rPr>
              <w:fldChar w:fldCharType="begin"/>
            </w:r>
            <w:r w:rsidRPr="00B213B2">
              <w:rPr>
                <w:rFonts w:ascii="Times New Roman" w:hAnsi="Times New Roman"/>
                <w:sz w:val="24"/>
                <w:szCs w:val="24"/>
                <w:lang w:eastAsia="zh-CN"/>
              </w:rPr>
              <w:instrText xml:space="preserve"> QUOTE </w:instrText>
            </w:r>
            <w:r w:rsidR="0082696D" w:rsidRPr="0082696D">
              <w:rPr>
                <w:rFonts w:ascii="Times New Roman" w:hAnsi="Times New Roman"/>
                <w:noProof/>
                <w:position w:val="-6"/>
                <w:sz w:val="24"/>
                <w:szCs w:val="24"/>
              </w:rPr>
              <w:pict w14:anchorId="227E2DB3">
                <v:shape id="_x0000_i1033" type="#_x0000_t75" alt="" style="width:134.05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33BD&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451&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A0641&quot;/&gt;&lt;wsp:rsid wsp:val=&quot;000B2E2E&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0E9F&quot;/&gt;&lt;wsp:rsid wsp:val=&quot;000D241E&quot;/&gt;&lt;wsp:rsid wsp:val=&quot;000D242E&quot;/&gt;&lt;wsp:rsid wsp:val=&quot;000D698F&quot;/&gt;&lt;wsp:rsid wsp:val=&quot;000D6DD2&quot;/&gt;&lt;wsp:rsid wsp:val=&quot;000E1225&quot;/&gt;&lt;wsp:rsid wsp:val=&quot;000E347E&quot;/&gt;&lt;wsp:rsid wsp:val=&quot;000E474A&quot;/&gt;&lt;wsp:rsid wsp:val=&quot;000E5BCB&quot;/&gt;&lt;wsp:rsid wsp:val=&quot;000E67A5&quot;/&gt;&lt;wsp:rsid wsp:val=&quot;000F06DE&quot;/&gt;&lt;wsp:rsid wsp:val=&quot;000F45D7&quot;/&gt;&lt;wsp:rsid wsp:val=&quot;000F5885&quot;/&gt;&lt;wsp:rsid wsp:val=&quot;0010080A&quot;/&gt;&lt;wsp:rsid wsp:val=&quot;001018D5&quot;/&gt;&lt;wsp:rsid wsp:val=&quot;0010230E&quot;/&gt;&lt;wsp:rsid wsp:val=&quot;00105C24&quot;/&gt;&lt;wsp:rsid wsp:val=&quot;00111908&quot;/&gt;&lt;wsp:rsid wsp:val=&quot;00114F16&quot;/&gt;&lt;wsp:rsid wsp:val=&quot;00115BFC&quot;/&gt;&lt;wsp:rsid wsp:val=&quot;00120884&quot;/&gt;&lt;wsp:rsid wsp:val=&quot;00130389&quot;/&gt;&lt;wsp:rsid wsp:val=&quot;00131CB0&quot;/&gt;&lt;wsp:rsid wsp:val=&quot;00132A10&quot;/&gt;&lt;wsp:rsid wsp:val=&quot;00132CBE&quot;/&gt;&lt;wsp:rsid wsp:val=&quot;00135DF2&quot;/&gt;&lt;wsp:rsid wsp:val=&quot;001376F6&quot;/&gt;&lt;wsp:rsid wsp:val=&quot;00146D61&quot;/&gt;&lt;wsp:rsid wsp:val=&quot;00146F81&quot;/&gt;&lt;wsp:rsid wsp:val=&quot;0015236B&quot;/&gt;&lt;wsp:rsid wsp:val=&quot;00156174&quot;/&gt;&lt;wsp:rsid wsp:val=&quot;0016074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2389&quot;/&gt;&lt;wsp:rsid wsp:val=&quot;001D2462&quot;/&gt;&lt;wsp:rsid wsp:val=&quot;001D34C0&quot;/&gt;&lt;wsp:rsid wsp:val=&quot;001D41B7&quot;/&gt;&lt;wsp:rsid wsp:val=&quot;001D428B&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4BAF&quot;/&gt;&lt;wsp:rsid wsp:val=&quot;00206129&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17&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3775&quot;/&gt;&lt;wsp:rsid wsp:val=&quot;0025466B&quot;/&gt;&lt;wsp:rsid wsp:val=&quot;00255925&quot;/&gt;&lt;wsp:rsid wsp:val=&quot;00255966&quot;/&gt;&lt;wsp:rsid wsp:val=&quot;00256228&quot;/&gt;&lt;wsp:rsid wsp:val=&quot;0025787C&quot;/&gt;&lt;wsp:rsid wsp:val=&quot;00265760&quot;/&gt;&lt;wsp:rsid wsp:val=&quot;00265C97&quot;/&gt;&lt;wsp:rsid wsp:val=&quot;00271586&quot;/&gt;&lt;wsp:rsid wsp:val=&quot;00271CD9&quot;/&gt;&lt;wsp:rsid wsp:val=&quot;002732C7&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46EA&quot;/&gt;&lt;wsp:rsid wsp:val=&quot;0029757E&quot;/&gt;&lt;wsp:rsid wsp:val=&quot;00297DD6&quot;/&gt;&lt;wsp:rsid wsp:val=&quot;002A1E7D&quot;/&gt;&lt;wsp:rsid wsp:val=&quot;002A7471&quot;/&gt;&lt;wsp:rsid wsp:val=&quot;002B0187&quot;/&gt;&lt;wsp:rsid wsp:val=&quot;002B08E6&quot;/&gt;&lt;wsp:rsid wsp:val=&quot;002B1FFA&quot;/&gt;&lt;wsp:rsid wsp:val=&quot;002B2B40&quot;/&gt;&lt;wsp:rsid wsp:val=&quot;002B32DD&quot;/&gt;&lt;wsp:rsid wsp:val=&quot;002B4863&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D71F8&quot;/&gt;&lt;wsp:rsid wsp:val=&quot;002E1DF6&quot;/&gt;&lt;wsp:rsid wsp:val=&quot;002E347F&quot;/&gt;&lt;wsp:rsid wsp:val=&quot;002E687D&quot;/&gt;&lt;wsp:rsid wsp:val=&quot;002F0759&quot;/&gt;&lt;wsp:rsid wsp:val=&quot;002F0AD0&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7F7&quot;/&gt;&lt;wsp:rsid wsp:val=&quot;0032089E&quot;/&gt;&lt;wsp:rsid wsp:val=&quot;00322C41&quot;/&gt;&lt;wsp:rsid wsp:val=&quot;0032301D&quot;/&gt;&lt;wsp:rsid wsp:val=&quot;003230FF&quot;/&gt;&lt;wsp:rsid wsp:val=&quot;003236CA&quot;/&gt;&lt;wsp:rsid wsp:val=&quot;0032415B&quot;/&gt;&lt;wsp:rsid wsp:val=&quot;00326503&quot;/&gt;&lt;wsp:rsid wsp:val=&quot;003269DE&quot;/&gt;&lt;wsp:rsid wsp:val=&quot;0033037F&quot;/&gt;&lt;wsp:rsid wsp:val=&quot;00341D23&quot;/&gt;&lt;wsp:rsid wsp:val=&quot;00343017&quot;/&gt;&lt;wsp:rsid wsp:val=&quot;00343A55&quot;/&gt;&lt;wsp:rsid wsp:val=&quot;00345EEA&quot;/&gt;&lt;wsp:rsid wsp:val=&quot;003521DB&quot;/&gt;&lt;wsp:rsid wsp:val=&quot;003544C1&quot;/&gt;&lt;wsp:rsid wsp:val=&quot;00357973&quot;/&gt;&lt;wsp:rsid wsp:val=&quot;00357D27&quot;/&gt;&lt;wsp:rsid wsp:val=&quot;00360760&quot;/&gt;&lt;wsp:rsid wsp:val=&quot;0036084B&quot;/&gt;&lt;wsp:rsid wsp:val=&quot;003608B2&quot;/&gt;&lt;wsp:rsid wsp:val=&quot;00361E6E&quot;/&gt;&lt;wsp:rsid wsp:val=&quot;00363023&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642&quot;/&gt;&lt;wsp:rsid wsp:val=&quot;00391B3E&quot;/&gt;&lt;wsp:rsid wsp:val=&quot;00391D63&quot;/&gt;&lt;wsp:rsid wsp:val=&quot;00392A3A&quot;/&gt;&lt;wsp:rsid wsp:val=&quot;00394AC8&quot;/&gt;&lt;wsp:rsid wsp:val=&quot;003957ED&quot;/&gt;&lt;wsp:rsid wsp:val=&quot;00397A6D&quot;/&gt;&lt;wsp:rsid wsp:val=&quot;003A135F&quot;/&gt;&lt;wsp:rsid wsp:val=&quot;003A1F8A&quot;/&gt;&lt;wsp:rsid wsp:val=&quot;003A2415&quot;/&gt;&lt;wsp:rsid wsp:val=&quot;003A4607&quot;/&gt;&lt;wsp:rsid wsp:val=&quot;003B0BF8&quot;/&gt;&lt;wsp:rsid wsp:val=&quot;003B3DC0&quot;/&gt;&lt;wsp:rsid wsp:val=&quot;003B425F&quot;/&gt;&lt;wsp:rsid wsp:val=&quot;003B6548&quot;/&gt;&lt;wsp:rsid wsp:val=&quot;003B71C7&quot;/&gt;&lt;wsp:rsid wsp:val=&quot;003C3033&quot;/&gt;&lt;wsp:rsid wsp:val=&quot;003C4584&quot;/&gt;&lt;wsp:rsid wsp:val=&quot;003C4EAC&quot;/&gt;&lt;wsp:rsid wsp:val=&quot;003C5967&quot;/&gt;&lt;wsp:rsid wsp:val=&quot;003D031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057D&quot;/&gt;&lt;wsp:rsid wsp:val=&quot;00400C33&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67E9&quot;/&gt;&lt;wsp:rsid wsp:val=&quot;004A1B0B&quot;/&gt;&lt;wsp:rsid wsp:val=&quot;004A2F9D&quot;/&gt;&lt;wsp:rsid wsp:val=&quot;004A5270&quot;/&gt;&lt;wsp:rsid wsp:val=&quot;004B1BEE&quot;/&gt;&lt;wsp:rsid wsp:val=&quot;004B361F&quot;/&gt;&lt;wsp:rsid wsp:val=&quot;004C20CB&quot;/&gt;&lt;wsp:rsid wsp:val=&quot;004C2920&quot;/&gt;&lt;wsp:rsid wsp:val=&quot;004C431C&quot;/&gt;&lt;wsp:rsid wsp:val=&quot;004C5181&quot;/&gt;&lt;wsp:rsid wsp:val=&quot;004C6C1E&quot;/&gt;&lt;wsp:rsid wsp:val=&quot;004C7A79&quot;/&gt;&lt;wsp:rsid wsp:val=&quot;004D297A&quot;/&gt;&lt;wsp:rsid wsp:val=&quot;004D31D3&quot;/&gt;&lt;wsp:rsid wsp:val=&quot;004E14BC&quot;/&gt;&lt;wsp:rsid wsp:val=&quot;004E16CD&quot;/&gt;&lt;wsp:rsid wsp:val=&quot;004E1DF7&quot;/&gt;&lt;wsp:rsid wsp:val=&quot;004E40C3&quot;/&gt;&lt;wsp:rsid wsp:val=&quot;004E4F65&quot;/&gt;&lt;wsp:rsid wsp:val=&quot;004E68C3&quot;/&gt;&lt;wsp:rsid wsp:val=&quot;004E734C&quot;/&gt;&lt;wsp:rsid wsp:val=&quot;004F344E&quot;/&gt;&lt;wsp:rsid wsp:val=&quot;00501F57&quot;/&gt;&lt;wsp:rsid wsp:val=&quot;0050209B&quot;/&gt;&lt;wsp:rsid wsp:val=&quot;00502853&quot;/&gt;&lt;wsp:rsid wsp:val=&quot;00505408&quot;/&gt;&lt;wsp:rsid wsp:val=&quot;00510090&quot;/&gt;&lt;wsp:rsid wsp:val=&quot;005104F5&quot;/&gt;&lt;wsp:rsid wsp:val=&quot;00511D3D&quot;/&gt;&lt;wsp:rsid wsp:val=&quot;00514701&quot;/&gt;&lt;wsp:rsid wsp:val=&quot;00514C06&quot;/&gt;&lt;wsp:rsid wsp:val=&quot;00514F9C&quot;/&gt;&lt;wsp:rsid wsp:val=&quot;00516B1D&quot;/&gt;&lt;wsp:rsid wsp:val=&quot;00521FA7&quot;/&gt;&lt;wsp:rsid wsp:val=&quot;005220E4&quot;/&gt;&lt;wsp:rsid wsp:val=&quot;00525F14&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2881&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3943&quot;/&gt;&lt;wsp:rsid wsp:val=&quot;005C595C&quot;/&gt;&lt;wsp:rsid wsp:val=&quot;005D1451&quot;/&gt;&lt;wsp:rsid wsp:val=&quot;005D4467&quot;/&gt;&lt;wsp:rsid wsp:val=&quot;005E1E3F&quot;/&gt;&lt;wsp:rsid wsp:val=&quot;005E4C37&quot;/&gt;&lt;wsp:rsid wsp:val=&quot;005F0505&quot;/&gt;&lt;wsp:rsid wsp:val=&quot;005F1309&quot;/&gt;&lt;wsp:rsid wsp:val=&quot;005F222D&quot;/&gt;&lt;wsp:rsid wsp:val=&quot;005F4083&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92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1872&quot;/&gt;&lt;wsp:rsid wsp:val=&quot;0066192F&quot;/&gt;&lt;wsp:rsid wsp:val=&quot;006643C8&quot;/&gt;&lt;wsp:rsid wsp:val=&quot;00665890&quot;/&gt;&lt;wsp:rsid wsp:val=&quot;00666238&quot;/&gt;&lt;wsp:rsid wsp:val=&quot;006734FD&quot;/&gt;&lt;wsp:rsid wsp:val=&quot;00674C16&quot;/&gt;&lt;wsp:rsid wsp:val=&quot;0067658D&quot;/&gt;&lt;wsp:rsid wsp:val=&quot;00681D03&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01BD&quot;/&gt;&lt;wsp:rsid wsp:val=&quot;006C3F49&quot;/&gt;&lt;wsp:rsid wsp:val=&quot;006C50EE&quot;/&gt;&lt;wsp:rsid wsp:val=&quot;006C7A4B&quot;/&gt;&lt;wsp:rsid wsp:val=&quot;006D531A&quot;/&gt;&lt;wsp:rsid wsp:val=&quot;006D7A0E&quot;/&gt;&lt;wsp:rsid wsp:val=&quot;006D7A3B&quot;/&gt;&lt;wsp:rsid wsp:val=&quot;006E5673&quot;/&gt;&lt;wsp:rsid wsp:val=&quot;006F1592&quot;/&gt;&lt;wsp:rsid wsp:val=&quot;006F419B&quot;/&gt;&lt;wsp:rsid wsp:val=&quot;006F4666&quot;/&gt;&lt;wsp:rsid wsp:val=&quot;006F7474&quot;/&gt;&lt;wsp:rsid wsp:val=&quot;007003FC&quot;/&gt;&lt;wsp:rsid wsp:val=&quot;007011E2&quot;/&gt;&lt;wsp:rsid wsp:val=&quot;00701CC9&quot;/&gt;&lt;wsp:rsid wsp:val=&quot;00703712&quot;/&gt;&lt;wsp:rsid wsp:val=&quot;007040C1&quot;/&gt;&lt;wsp:rsid wsp:val=&quot;00704829&quot;/&gt;&lt;wsp:rsid wsp:val=&quot;00704D56&quot;/&gt;&lt;wsp:rsid wsp:val=&quot;00704D87&quot;/&gt;&lt;wsp:rsid wsp:val=&quot;00705161&quot;/&gt;&lt;wsp:rsid wsp:val=&quot;00706A1F&quot;/&gt;&lt;wsp:rsid wsp:val=&quot;00706EA5&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BFF&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39C0&quot;/&gt;&lt;wsp:rsid wsp:val=&quot;0074686C&quot;/&gt;&lt;wsp:rsid wsp:val=&quot;00750E49&quot;/&gt;&lt;wsp:rsid wsp:val=&quot;00756874&quot;/&gt;&lt;wsp:rsid wsp:val=&quot;00757025&quot;/&gt;&lt;wsp:rsid wsp:val=&quot;0075736E&quot;/&gt;&lt;wsp:rsid wsp:val=&quot;0076015D&quot;/&gt;&lt;wsp:rsid wsp:val=&quot;0076070E&quot;/&gt;&lt;wsp:rsid wsp:val=&quot;00760E00&quot;/&gt;&lt;wsp:rsid wsp:val=&quot;00763C91&quot;/&gt;&lt;wsp:rsid wsp:val=&quot;00764B12&quot;/&gt;&lt;wsp:rsid wsp:val=&quot;007670F2&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328C&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7AD9&quot;/&gt;&lt;wsp:rsid wsp:val=&quot;007C7FC4&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653F&quot;/&gt;&lt;wsp:rsid wsp:val=&quot;00821F2C&quot;/&gt;&lt;wsp:rsid wsp:val=&quot;00826C23&quot;/&gt;&lt;wsp:rsid wsp:val=&quot;00827B33&quot;/&gt;&lt;wsp:rsid wsp:val=&quot;00832C0D&quot;/&gt;&lt;wsp:rsid wsp:val=&quot;00832EF8&quot;/&gt;&lt;wsp:rsid wsp:val=&quot;00840C0F&quot;/&gt;&lt;wsp:rsid wsp:val=&quot;00853E28&quot;/&gt;&lt;wsp:rsid wsp:val=&quot;008543CB&quot;/&gt;&lt;wsp:rsid wsp:val=&quot;00854556&quot;/&gt;&lt;wsp:rsid wsp:val=&quot;00855E7E&quot;/&gt;&lt;wsp:rsid wsp:val=&quot;0085677D&quot;/&gt;&lt;wsp:rsid wsp:val=&quot;00861ABC&quot;/&gt;&lt;wsp:rsid wsp:val=&quot;00864E0E&quot;/&gt;&lt;wsp:rsid wsp:val=&quot;00866A94&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38D6&quot;/&gt;&lt;wsp:rsid wsp:val=&quot;00896910&quot;/&gt;&lt;wsp:rsid wsp:val=&quot;00896A77&quot;/&gt;&lt;wsp:rsid wsp:val=&quot;00896BCB&quot;/&gt;&lt;wsp:rsid wsp:val=&quot;008970E8&quot;/&gt;&lt;wsp:rsid wsp:val=&quot;0089715E&quot;/&gt;&lt;wsp:rsid wsp:val=&quot;008A0D18&quot;/&gt;&lt;wsp:rsid wsp:val=&quot;008A34F1&quot;/&gt;&lt;wsp:rsid wsp:val=&quot;008A4FFD&quot;/&gt;&lt;wsp:rsid wsp:val=&quot;008A6470&quot;/&gt;&lt;wsp:rsid wsp:val=&quot;008B403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D04&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C6D&quot;/&gt;&lt;wsp:rsid wsp:val=&quot;00954ED7&quot;/&gt;&lt;wsp:rsid wsp:val=&quot;009559A2&quot;/&gt;&lt;wsp:rsid wsp:val=&quot;00957FBE&quot;/&gt;&lt;wsp:rsid wsp:val=&quot;00960785&quot;/&gt;&lt;wsp:rsid wsp:val=&quot;00961CDF&quot;/&gt;&lt;wsp:rsid wsp:val=&quot;00961DB4&quot;/&gt;&lt;wsp:rsid wsp:val=&quot;009642D9&quot;/&gt;&lt;wsp:rsid wsp:val=&quot;009657DE&quot;/&gt;&lt;wsp:rsid wsp:val=&quot;00967661&quot;/&gt;&lt;wsp:rsid wsp:val=&quot;00967CFB&quot;/&gt;&lt;wsp:rsid wsp:val=&quot;0097079E&quot;/&gt;&lt;wsp:rsid wsp:val=&quot;00973EC8&quot;/&gt;&lt;wsp:rsid wsp:val=&quot;00973F28&quot;/&gt;&lt;wsp:rsid wsp:val=&quot;00973FA2&quot;/&gt;&lt;wsp:rsid wsp:val=&quot;0097567E&quot;/&gt;&lt;wsp:rsid wsp:val=&quot;009812C5&quot;/&gt;&lt;wsp:rsid wsp:val=&quot;009819BA&quot;/&gt;&lt;wsp:rsid wsp:val=&quot;00981D9F&quot;/&gt;&lt;wsp:rsid wsp:val=&quot;0098461A&quot;/&gt;&lt;wsp:rsid wsp:val=&quot;00985935&quot;/&gt;&lt;wsp:rsid wsp:val=&quot;0099094D&quot;/&gt;&lt;wsp:rsid wsp:val=&quot;009954CA&quot;/&gt;&lt;wsp:rsid wsp:val=&quot;0099651F&quot;/&gt;&lt;wsp:rsid wsp:val=&quot;009A029F&quot;/&gt;&lt;wsp:rsid wsp:val=&quot;009A02D8&quot;/&gt;&lt;wsp:rsid wsp:val=&quot;009A5A09&quot;/&gt;&lt;wsp:rsid wsp:val=&quot;009A6F45&quot;/&gt;&lt;wsp:rsid wsp:val=&quot;009B1106&quot;/&gt;&lt;wsp:rsid wsp:val=&quot;009B1D77&quot;/&gt;&lt;wsp:rsid wsp:val=&quot;009B1F2D&quot;/&gt;&lt;wsp:rsid wsp:val=&quot;009B5404&quot;/&gt;&lt;wsp:rsid wsp:val=&quot;009B64D0&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4830&quot;/&gt;&lt;wsp:rsid wsp:val=&quot;009F69FB&quot;/&gt;&lt;wsp:rsid wsp:val=&quot;00A0110D&quot;/&gt;&lt;wsp:rsid wsp:val=&quot;00A05EC3&quot;/&gt;&lt;wsp:rsid wsp:val=&quot;00A1200A&quot;/&gt;&lt;wsp:rsid wsp:val=&quot;00A120D8&quot;/&gt;&lt;wsp:rsid wsp:val=&quot;00A1515A&quot;/&gt;&lt;wsp:rsid wsp:val=&quot;00A15BD6&quot;/&gt;&lt;wsp:rsid wsp:val=&quot;00A16747&quot;/&gt;&lt;wsp:rsid wsp:val=&quot;00A16B00&quot;/&gt;&lt;wsp:rsid wsp:val=&quot;00A16B41&quot;/&gt;&lt;wsp:rsid wsp:val=&quot;00A202FC&quot;/&gt;&lt;wsp:rsid wsp:val=&quot;00A25C8A&quot;/&gt;&lt;wsp:rsid wsp:val=&quot;00A264C6&quot;/&gt;&lt;wsp:rsid wsp:val=&quot;00A301A7&quot;/&gt;&lt;wsp:rsid wsp:val=&quot;00A31351&quot;/&gt;&lt;wsp:rsid wsp:val=&quot;00A31E9B&quot;/&gt;&lt;wsp:rsid wsp:val=&quot;00A34C7D&quot;/&gt;&lt;wsp:rsid wsp:val=&quot;00A3604F&quot;/&gt;&lt;wsp:rsid wsp:val=&quot;00A4184A&quot;/&gt;&lt;wsp:rsid wsp:val=&quot;00A418EE&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4ABF&quot;/&gt;&lt;wsp:rsid wsp:val=&quot;00A752B0&quot;/&gt;&lt;wsp:rsid wsp:val=&quot;00A77EFD&quot;/&gt;&lt;wsp:rsid wsp:val=&quot;00A80D3B&quot;/&gt;&lt;wsp:rsid wsp:val=&quot;00A83B70&quot;/&gt;&lt;wsp:rsid wsp:val=&quot;00A86E97&quot;/&gt;&lt;wsp:rsid wsp:val=&quot;00A95126&quot;/&gt;&lt;wsp:rsid wsp:val=&quot;00AA10A9&quot;/&gt;&lt;wsp:rsid wsp:val=&quot;00AA1F42&quot;/&gt;&lt;wsp:rsid wsp:val=&quot;00AA274B&quot;/&gt;&lt;wsp:rsid wsp:val=&quot;00AA341E&quot;/&gt;&lt;wsp:rsid wsp:val=&quot;00AA3A85&quot;/&gt;&lt;wsp:rsid wsp:val=&quot;00AA5A65&quot;/&gt;&lt;wsp:rsid wsp:val=&quot;00AA5C7C&quot;/&gt;&lt;wsp:rsid wsp:val=&quot;00AB348F&quot;/&gt;&lt;wsp:rsid wsp:val=&quot;00AB59E9&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0C5B&quot;/&gt;&lt;wsp:rsid wsp:val=&quot;00AD2F16&quot;/&gt;&lt;wsp:rsid wsp:val=&quot;00AD623E&quot;/&gt;&lt;wsp:rsid wsp:val=&quot;00AD77CC&quot;/&gt;&lt;wsp:rsid wsp:val=&quot;00AD7C0A&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3233&quot;/&gt;&lt;wsp:rsid wsp:val=&quot;00B34798&quot;/&gt;&lt;wsp:rsid wsp:val=&quot;00B34F32&quot;/&gt;&lt;wsp:rsid wsp:val=&quot;00B3574E&quot;/&gt;&lt;wsp:rsid wsp:val=&quot;00B40351&quot;/&gt;&lt;wsp:rsid wsp:val=&quot;00B40D93&quot;/&gt;&lt;wsp:rsid wsp:val=&quot;00B4132A&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E06&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F78&quot;/&gt;&lt;wsp:rsid wsp:val=&quot;00BF2FE0&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4389&quot;/&gt;&lt;wsp:rsid wsp:val=&quot;00C351CE&quot;/&gt;&lt;wsp:rsid wsp:val=&quot;00C37194&quot;/&gt;&lt;wsp:rsid wsp:val=&quot;00C418B6&quot;/&gt;&lt;wsp:rsid wsp:val=&quot;00C433C3&quot;/&gt;&lt;wsp:rsid wsp:val=&quot;00C447E1&quot;/&gt;&lt;wsp:rsid wsp:val=&quot;00C44A5D&quot;/&gt;&lt;wsp:rsid wsp:val=&quot;00C466B1&quot;/&gt;&lt;wsp:rsid wsp:val=&quot;00C50AE1&quot;/&gt;&lt;wsp:rsid wsp:val=&quot;00C51723&quot;/&gt;&lt;wsp:rsid wsp:val=&quot;00C52C3D&quot;/&gt;&lt;wsp:rsid wsp:val=&quot;00C54454&quot;/&gt;&lt;wsp:rsid wsp:val=&quot;00C569CC&quot;/&gt;&lt;wsp:rsid wsp:val=&quot;00C56D39&quot;/&gt;&lt;wsp:rsid wsp:val=&quot;00C6529A&quot;/&gt;&lt;wsp:rsid wsp:val=&quot;00C707D9&quot;/&gt;&lt;wsp:rsid wsp:val=&quot;00C72E52&quot;/&gt;&lt;wsp:rsid wsp:val=&quot;00C73A93&quot;/&gt;&lt;wsp:rsid wsp:val=&quot;00C753FE&quot;/&gt;&lt;wsp:rsid wsp:val=&quot;00C758A0&quot;/&gt;&lt;wsp:rsid wsp:val=&quot;00C765A2&quot;/&gt;&lt;wsp:rsid wsp:val=&quot;00C77A20&quot;/&gt;&lt;wsp:rsid wsp:val=&quot;00C805C1&quot;/&gt;&lt;wsp:rsid wsp:val=&quot;00C80645&quot;/&gt;&lt;wsp:rsid wsp:val=&quot;00C80989&quot;/&gt;&lt;wsp:rsid wsp:val=&quot;00C80C48&quot;/&gt;&lt;wsp:rsid wsp:val=&quot;00C80E0B&quot;/&gt;&lt;wsp:rsid wsp:val=&quot;00C84B47&quot;/&gt;&lt;wsp:rsid wsp:val=&quot;00C86AD0&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CF7E56&quot;/&gt;&lt;wsp:rsid wsp:val=&quot;00D0138D&quot;/&gt;&lt;wsp:rsid wsp:val=&quot;00D02D0D&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2798C&quot;/&gt;&lt;wsp:rsid wsp:val=&quot;00D3374A&quot;/&gt;&lt;wsp:rsid wsp:val=&quot;00D43CBF&quot;/&gt;&lt;wsp:rsid wsp:val=&quot;00D506D0&quot;/&gt;&lt;wsp:rsid wsp:val=&quot;00D5616D&quot;/&gt;&lt;wsp:rsid wsp:val=&quot;00D5711F&quot;/&gt;&lt;wsp:rsid wsp:val=&quot;00D6114E&quot;/&gt;&lt;wsp:rsid wsp:val=&quot;00D616F1&quot;/&gt;&lt;wsp:rsid wsp:val=&quot;00D62F3D&quot;/&gt;&lt;wsp:rsid wsp:val=&quot;00D63474&quot;/&gt;&lt;wsp:rsid wsp:val=&quot;00D64B68&quot;/&gt;&lt;wsp:rsid wsp:val=&quot;00D66373&quot;/&gt;&lt;wsp:rsid wsp:val=&quot;00D6781B&quot;/&gt;&lt;wsp:rsid wsp:val=&quot;00D72213&quot;/&gt;&lt;wsp:rsid wsp:val=&quot;00D76391&quot;/&gt;&lt;wsp:rsid wsp:val=&quot;00D76736&quot;/&gt;&lt;wsp:rsid wsp:val=&quot;00D80DC1&quot;/&gt;&lt;wsp:rsid wsp:val=&quot;00D81AB7&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3C0E&quot;/&gt;&lt;wsp:rsid wsp:val=&quot;00E25445&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11F0&quot;/&gt;&lt;wsp:rsid wsp:val=&quot;00E524D0&quot;/&gt;&lt;wsp:rsid wsp:val=&quot;00E541ED&quot;/&gt;&lt;wsp:rsid wsp:val=&quot;00E54AFA&quot;/&gt;&lt;wsp:rsid wsp:val=&quot;00E54ED2&quot;/&gt;&lt;wsp:rsid wsp:val=&quot;00E566EB&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289A&quot;/&gt;&lt;wsp:rsid wsp:val=&quot;00EB37A1&quot;/&gt;&lt;wsp:rsid wsp:val=&quot;00EB53DA&quot;/&gt;&lt;wsp:rsid wsp:val=&quot;00EC15DC&quot;/&gt;&lt;wsp:rsid wsp:val=&quot;00EC16DD&quot;/&gt;&lt;wsp:rsid wsp:val=&quot;00EC7B40&quot;/&gt;&lt;wsp:rsid wsp:val=&quot;00ED034C&quot;/&gt;&lt;wsp:rsid wsp:val=&quot;00ED2E01&quot;/&gt;&lt;wsp:rsid wsp:val=&quot;00ED55AE&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1CC2&quot;/&gt;&lt;wsp:rsid wsp:val=&quot;00F032BF&quot;/&gt;&lt;wsp:rsid wsp:val=&quot;00F03A4D&quot;/&gt;&lt;wsp:rsid wsp:val=&quot;00F07602&quot;/&gt;&lt;wsp:rsid wsp:val=&quot;00F07B8D&quot;/&gt;&lt;wsp:rsid wsp:val=&quot;00F11D58&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5802&quot;/&gt;&lt;wsp:rsid wsp:val=&quot;00F50D9F&quot;/&gt;&lt;wsp:rsid wsp:val=&quot;00F5134E&quot;/&gt;&lt;wsp:rsid wsp:val=&quot;00F52B54&quot;/&gt;&lt;wsp:rsid wsp:val=&quot;00F61405&quot;/&gt;&lt;wsp:rsid wsp:val=&quot;00F61573&quot;/&gt;&lt;wsp:rsid wsp:val=&quot;00F621C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05F7&quot;/&gt;&lt;wsp:rsid wsp:val=&quot;00F81DD5&quot;/&gt;&lt;wsp:rsid wsp:val=&quot;00F8282A&quot;/&gt;&lt;wsp:rsid wsp:val=&quot;00F82B4F&quot;/&gt;&lt;wsp:rsid wsp:val=&quot;00F82E18&quot;/&gt;&lt;wsp:rsid wsp:val=&quot;00F83C32&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AFE&quot;/&gt;&lt;wsp:rsid wsp:val=&quot;00FB0F0E&quot;/&gt;&lt;wsp:rsid wsp:val=&quot;00FB3721&quot;/&gt;&lt;wsp:rsid wsp:val=&quot;00FB4729&quot;/&gt;&lt;wsp:rsid wsp:val=&quot;00FC0112&quot;/&gt;&lt;wsp:rsid wsp:val=&quot;00FC2435&quot;/&gt;&lt;wsp:rsid wsp:val=&quot;00FC2853&quot;/&gt;&lt;wsp:rsid wsp:val=&quot;00FC2D05&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3EA1&quot;/&gt;&lt;wsp:rsid wsp:val=&quot;00FE428C&quot;/&gt;&lt;wsp:rsid wsp:val=&quot;00FE4392&quot;/&gt;&lt;wsp:rsid wsp:val=&quot;00FE6A52&quot;/&gt;&lt;wsp:rsid wsp:val=&quot;00FF1A14&quot;/&gt;&lt;wsp:rsid wsp:val=&quot;00FF45F8&quot;/&gt;&lt;/wsp:rsids&gt;&lt;/w:docPr&gt;&lt;w:body&gt;&lt;wx:sect&gt;&lt;w:p wsp:rsidR=&quot;00000000&quot; wsp:rsidRDefault=&quot;009642D9&quot; wsp:rsidP=&quot;009642D9&quot;&gt;&lt;m:oMathPara&gt;&lt;m:oMath&gt;&lt;m:sSub&gt;&lt;m:sSubPr&gt;&lt;m:ctrlPr&gt;&lt;w:rPr&gt;&lt;w:rFonts w:ascii=&quot;Cambria Math&quot; w:h-ansi=&quot;Cambria Math&quot;/&gt;&lt;wx:font wx:val=&quot;Cambria Math&quot;/&gt;&lt;w:i/&gt;&lt;/w:rPr&gt;&lt;/m:ctrlPr&gt;&lt;/m:sSubPr&gt;&lt;m:e&gt;&lt;m:acc&gt;&lt;m:accPr&gt;&lt;m:chr m:val=&quot;ÃÖ&quot;/&gt;&lt;m:ctrlPr&gt;&lt;w:rPr&gt;&lt;w:rFonts w:ascii=&quot;Cambria Math&quot; w:h-ansi=&quot;Cambria Math&quot;/&gt;&lt;wx:font wx:val=&quot;Cambria Math&quot;/&gt;&lt;w:i/&gt;&lt;/w:rPr&gt;&lt;/m:ctrlPr&gt;&lt;/m:accPr&gt;&lt;m:e&gt;&lt;m:r&gt;&lt;m:rPr&gt;&lt;m:sty m:val=&quot;bi&quot;/&gt;&lt;/m:rPr&gt;&lt;w:rPr&gt;&lt;w:rFonts w:ascii=&quot;Cambria Math&quot; w:h-ansi=&quot;Cambria Math&quot;/&gt;&lt;wx:font wx:val=&quot;Cambria Math&quot;/&gt;&lt;w:b/&gt;&lt;w:i/&gt;&lt;/w:rPr&gt;&lt;m:t&gt;r&lt;/m:t&gt;&lt;/m:r&gt;&lt;/m:e&gt;&lt;/m:acc&gt;&lt;/m:e&gt;&lt;m:sub&gt;&lt;m:r&gt;&lt;m:rPr&gt;&lt;m:sty m:val=&quot;bi&quot;/&gt;&lt;/m:rPr&gt;&lt;w:rPr&gt;&lt;w:rFonts w:ascii=&quot;Cambria Math&quot; w:h-ansi=&quot;Cambria Math&quot;/&gt;&lt;wx:font wx:val=&quot;Cambria Math&quot;/&gt;&lt;w:b/&gt;&lt;w:i/&gt;&lt;/w:rPr&gt;&lt;m:t&gt;u,OCC&lt;/m:t&gt;&lt;/m:r&gt;&lt;/m:sub&gt;&lt;/m:sSub&gt;&lt;m:d&gt;&lt;m:dPr&gt;&lt;m:ctrlPr&gt;&lt;w:rPr&gt;&lt;w:rFonts w:ascii=&quot;Cambria Math&quot; w:h-ansi=&quot;Cambria Math&quot;/&gt;&lt;wx:font wx:val=&quot;Cambria Math&quot;/&gt;&lt;w:i/&gt;&lt;/w:rPr&gt;&lt;/m:ctrlPr&gt;&lt;/m:dPr&gt;&lt;m:e&gt;&lt;m:r&gt;&lt;m:rPr&gt;&lt;m:sty m:val=&quot;bi&quot;/&gt;&lt;/m:rPr&gt;&lt;w:rPr&gt;&lt;w:rFonts w:ascii=&quot;Cambria Math&quot; w:h-ansi=&quot;Cambria Math&quot;/&gt;&lt;wx:font wx:val=&quot;Cambria Math&quot;/&gt;&lt;w:b/&gt;&lt;w:i/&gt;&lt;/w:rPr&gt;&lt;m:t&gt;n&lt;/m:t&gt;&lt;/m:r&gt;&lt;/m:e&gt;&lt;/m:d&gt;&lt;m:r&gt;&lt;m:rPr&gt;&lt;m:sty m:val=&quot;bi&quot;/&gt;&lt;/m:rPr&gt;&lt;w:rPr&gt;&lt;w:rFonts w:ascii=&quot;Cambria Math&quot; w:h-ansi=&quot;Cambria Math&quot;/&gt;&lt;wx:font wx:val=&quot;Cambria Math&quot;/&gt;&lt;w:b/&gt;&lt;w:i/&gt;&lt;/w:rPr&gt;&lt;m:t&gt;=&lt;/m:t&gt;&lt;/m:r&gt;&lt;m:sSub&gt;&lt;m:sSubPr&gt;&lt;m:ctrlPr&gt;&lt;w:rPr&gt;&lt;w:rFonts w:ascii=&quot;Cambria Math&quot; w:h-ansi=&quot;Cambria Math&quot;/&gt;&lt;wx:font wx:val=&quot;Cambria Math&quot;/&gt;&lt;w:b/&gt;&lt;w:b-cs/&gt;&lt;w:i/&gt;&lt;/w:rPr&gt;&lt;/m:ctrlPr&gt;&lt;/m:sSubPr&gt;&lt;m:e&gt;&lt;m:acc&gt;&lt;m:accPr&gt;&lt;m:chr m:val=&quot;ÃÖ&quot;/&gt;&lt;m:ctrlPr&gt;&lt;w:rPr&gt;&lt;w:rFonts w:ascii=&quot;Cambria Math&quot; w:h-ansi=&quot;Cambria Math&quot;/&gt;&lt;wx:font wx:val=&quot;Cambria Math&quot;/&gt;&lt;w:b/&gt;&lt;w:b-cs/&gt;&lt;w:i/&gt;&lt;/w:rPr&gt;&lt;/m:ctrlPr&gt;&lt;/m:accPr&gt;&lt;m:e&gt;&lt;m:r&gt;&lt;m:rPr&gt;&lt;m:sty m:val=&quot;bi&quot;/&gt;&lt;/m:rPr&gt;&lt;w:rPr&gt;&lt;w:rFonts w:ascii=&quot;Cambria Math&quot; w:h-ansi=&quot;Cambria Math&quot;/&gt;&lt;wx:font wx:val=&quot;Cambria Math&quot;/&gt;&lt;w:b/&gt;&lt;w:i/&gt;&lt;/w:rPr&gt;&lt;m:t&gt;r&lt;/m:t&gt;&lt;/m:r&gt;&lt;/m:e&gt;&lt;/m:acc&gt;&lt;/m:e&gt;&lt;m:sub&gt;&lt;m:r&gt;&lt;m:rPr&gt;&lt;m:sty m:val=&quot;bi&quot;/&gt;&lt;/m:rPr&gt;&lt;w:rPr&gt;&lt;w:rFonts w:ascii=&quot;Cambria Math&quot; w:h-ansi=&quot;Cambria Math&quot;/&gt;&lt;wx:font wx:val=&quot;Cambria Math&quot;/&gt;&lt;w:b/&gt;&lt;w:i/&gt;&lt;/w:rPr&gt;&lt;m:t&gt;u&lt;/m:t&gt;&lt;/m:r&gt;&lt;/m:sub&gt;&lt;/m:sSub&gt;&lt;m:r&gt;&lt;m:rPr&gt;&lt;m:sty m:val=&quot;bi&quot;/&gt;&lt;/m:rPr&gt;&lt;w:rPr&gt;&lt;w:rFonts w:ascii=&quot;Cambria Math&quot; w:h-ansi=&quot;Cambria Math&quot;/&gt;&lt;wx:font wx:val=&quot;Cambria Math&quot;/&gt;&lt;w:b/&gt;&lt;w:i/&gt;&lt;/w:rPr&gt;&lt;m:t&gt;(n)q(n &lt;/m:t&gt;&lt;/m:r&gt;&lt;m:r&gt;&lt;m:rPr&gt;&lt;m:sty m:val=&quot;b&quot;/&gt;&lt;/m:rPr&gt;&lt;w:rPr&gt;&lt;w:rFonts w:ascii=&quot;Cambria Math&quot; w:h-ansi=&quot;Cambria Math&quot;/&gt;&lt;wx:font wx:val=&quot;Cambria Math&quot;/&gt;&lt;w:b/&gt;&lt;/w:rPr&gt;&lt;m:t&gt;mod &lt;/m:t&gt;&lt;/m:r&gt;&lt;m:r&gt;&lt;m:rPr&gt;&lt;m:sty m:val=&quot;bi&quot;/&gt;&lt;/m:rPr&gt;&lt;w:rPr&gt;&lt;w:rFonts w:ascii=&quot;Cambria Math&quot; w:h-ansi=&quot;Cambria Math&quot;/&gt;&lt;wx:font wx:val=&quot;Cambria Math&quot;/&gt;&lt;w:b/&gt;&lt;w:i/&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213B2">
              <w:rPr>
                <w:rFonts w:ascii="Times New Roman" w:hAnsi="Times New Roman"/>
                <w:sz w:val="24"/>
                <w:szCs w:val="24"/>
                <w:lang w:eastAsia="zh-CN"/>
              </w:rPr>
              <w:instrText xml:space="preserve"> </w:instrText>
            </w:r>
            <w:r w:rsidRPr="00B213B2">
              <w:rPr>
                <w:rFonts w:ascii="Times New Roman" w:hAnsi="Times New Roman"/>
                <w:sz w:val="24"/>
                <w:szCs w:val="24"/>
                <w:lang w:eastAsia="zh-CN"/>
              </w:rPr>
              <w:fldChar w:fldCharType="separate"/>
            </w:r>
            <w:r w:rsidR="0082696D" w:rsidRPr="0082696D">
              <w:rPr>
                <w:rFonts w:ascii="Times New Roman" w:hAnsi="Times New Roman"/>
                <w:noProof/>
                <w:position w:val="-6"/>
                <w:sz w:val="24"/>
                <w:szCs w:val="24"/>
              </w:rPr>
              <w:pict w14:anchorId="288A086E">
                <v:shape id="_x0000_i1032" type="#_x0000_t75" alt="" style="width:134.05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33BD&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451&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A0641&quot;/&gt;&lt;wsp:rsid wsp:val=&quot;000B2E2E&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0E9F&quot;/&gt;&lt;wsp:rsid wsp:val=&quot;000D241E&quot;/&gt;&lt;wsp:rsid wsp:val=&quot;000D242E&quot;/&gt;&lt;wsp:rsid wsp:val=&quot;000D698F&quot;/&gt;&lt;wsp:rsid wsp:val=&quot;000D6DD2&quot;/&gt;&lt;wsp:rsid wsp:val=&quot;000E1225&quot;/&gt;&lt;wsp:rsid wsp:val=&quot;000E347E&quot;/&gt;&lt;wsp:rsid wsp:val=&quot;000E474A&quot;/&gt;&lt;wsp:rsid wsp:val=&quot;000E5BCB&quot;/&gt;&lt;wsp:rsid wsp:val=&quot;000E67A5&quot;/&gt;&lt;wsp:rsid wsp:val=&quot;000F06DE&quot;/&gt;&lt;wsp:rsid wsp:val=&quot;000F45D7&quot;/&gt;&lt;wsp:rsid wsp:val=&quot;000F5885&quot;/&gt;&lt;wsp:rsid wsp:val=&quot;0010080A&quot;/&gt;&lt;wsp:rsid wsp:val=&quot;001018D5&quot;/&gt;&lt;wsp:rsid wsp:val=&quot;0010230E&quot;/&gt;&lt;wsp:rsid wsp:val=&quot;00105C24&quot;/&gt;&lt;wsp:rsid wsp:val=&quot;00111908&quot;/&gt;&lt;wsp:rsid wsp:val=&quot;00114F16&quot;/&gt;&lt;wsp:rsid wsp:val=&quot;00115BFC&quot;/&gt;&lt;wsp:rsid wsp:val=&quot;00120884&quot;/&gt;&lt;wsp:rsid wsp:val=&quot;00130389&quot;/&gt;&lt;wsp:rsid wsp:val=&quot;00131CB0&quot;/&gt;&lt;wsp:rsid wsp:val=&quot;00132A10&quot;/&gt;&lt;wsp:rsid wsp:val=&quot;00132CBE&quot;/&gt;&lt;wsp:rsid wsp:val=&quot;00135DF2&quot;/&gt;&lt;wsp:rsid wsp:val=&quot;001376F6&quot;/&gt;&lt;wsp:rsid wsp:val=&quot;00146D61&quot;/&gt;&lt;wsp:rsid wsp:val=&quot;00146F81&quot;/&gt;&lt;wsp:rsid wsp:val=&quot;0015236B&quot;/&gt;&lt;wsp:rsid wsp:val=&quot;00156174&quot;/&gt;&lt;wsp:rsid wsp:val=&quot;0016074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2389&quot;/&gt;&lt;wsp:rsid wsp:val=&quot;001D2462&quot;/&gt;&lt;wsp:rsid wsp:val=&quot;001D34C0&quot;/&gt;&lt;wsp:rsid wsp:val=&quot;001D41B7&quot;/&gt;&lt;wsp:rsid wsp:val=&quot;001D428B&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4BAF&quot;/&gt;&lt;wsp:rsid wsp:val=&quot;00206129&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17&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3775&quot;/&gt;&lt;wsp:rsid wsp:val=&quot;0025466B&quot;/&gt;&lt;wsp:rsid wsp:val=&quot;00255925&quot;/&gt;&lt;wsp:rsid wsp:val=&quot;00255966&quot;/&gt;&lt;wsp:rsid wsp:val=&quot;00256228&quot;/&gt;&lt;wsp:rsid wsp:val=&quot;0025787C&quot;/&gt;&lt;wsp:rsid wsp:val=&quot;00265760&quot;/&gt;&lt;wsp:rsid wsp:val=&quot;00265C97&quot;/&gt;&lt;wsp:rsid wsp:val=&quot;00271586&quot;/&gt;&lt;wsp:rsid wsp:val=&quot;00271CD9&quot;/&gt;&lt;wsp:rsid wsp:val=&quot;002732C7&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46EA&quot;/&gt;&lt;wsp:rsid wsp:val=&quot;0029757E&quot;/&gt;&lt;wsp:rsid wsp:val=&quot;00297DD6&quot;/&gt;&lt;wsp:rsid wsp:val=&quot;002A1E7D&quot;/&gt;&lt;wsp:rsid wsp:val=&quot;002A7471&quot;/&gt;&lt;wsp:rsid wsp:val=&quot;002B0187&quot;/&gt;&lt;wsp:rsid wsp:val=&quot;002B08E6&quot;/&gt;&lt;wsp:rsid wsp:val=&quot;002B1FFA&quot;/&gt;&lt;wsp:rsid wsp:val=&quot;002B2B40&quot;/&gt;&lt;wsp:rsid wsp:val=&quot;002B32DD&quot;/&gt;&lt;wsp:rsid wsp:val=&quot;002B4863&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D71F8&quot;/&gt;&lt;wsp:rsid wsp:val=&quot;002E1DF6&quot;/&gt;&lt;wsp:rsid wsp:val=&quot;002E347F&quot;/&gt;&lt;wsp:rsid wsp:val=&quot;002E687D&quot;/&gt;&lt;wsp:rsid wsp:val=&quot;002F0759&quot;/&gt;&lt;wsp:rsid wsp:val=&quot;002F0AD0&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7F7&quot;/&gt;&lt;wsp:rsid wsp:val=&quot;0032089E&quot;/&gt;&lt;wsp:rsid wsp:val=&quot;00322C41&quot;/&gt;&lt;wsp:rsid wsp:val=&quot;0032301D&quot;/&gt;&lt;wsp:rsid wsp:val=&quot;003230FF&quot;/&gt;&lt;wsp:rsid wsp:val=&quot;003236CA&quot;/&gt;&lt;wsp:rsid wsp:val=&quot;0032415B&quot;/&gt;&lt;wsp:rsid wsp:val=&quot;00326503&quot;/&gt;&lt;wsp:rsid wsp:val=&quot;003269DE&quot;/&gt;&lt;wsp:rsid wsp:val=&quot;0033037F&quot;/&gt;&lt;wsp:rsid wsp:val=&quot;00341D23&quot;/&gt;&lt;wsp:rsid wsp:val=&quot;00343017&quot;/&gt;&lt;wsp:rsid wsp:val=&quot;00343A55&quot;/&gt;&lt;wsp:rsid wsp:val=&quot;00345EEA&quot;/&gt;&lt;wsp:rsid wsp:val=&quot;003521DB&quot;/&gt;&lt;wsp:rsid wsp:val=&quot;003544C1&quot;/&gt;&lt;wsp:rsid wsp:val=&quot;00357973&quot;/&gt;&lt;wsp:rsid wsp:val=&quot;00357D27&quot;/&gt;&lt;wsp:rsid wsp:val=&quot;00360760&quot;/&gt;&lt;wsp:rsid wsp:val=&quot;0036084B&quot;/&gt;&lt;wsp:rsid wsp:val=&quot;003608B2&quot;/&gt;&lt;wsp:rsid wsp:val=&quot;00361E6E&quot;/&gt;&lt;wsp:rsid wsp:val=&quot;00363023&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642&quot;/&gt;&lt;wsp:rsid wsp:val=&quot;00391B3E&quot;/&gt;&lt;wsp:rsid wsp:val=&quot;00391D63&quot;/&gt;&lt;wsp:rsid wsp:val=&quot;00392A3A&quot;/&gt;&lt;wsp:rsid wsp:val=&quot;00394AC8&quot;/&gt;&lt;wsp:rsid wsp:val=&quot;003957ED&quot;/&gt;&lt;wsp:rsid wsp:val=&quot;00397A6D&quot;/&gt;&lt;wsp:rsid wsp:val=&quot;003A135F&quot;/&gt;&lt;wsp:rsid wsp:val=&quot;003A1F8A&quot;/&gt;&lt;wsp:rsid wsp:val=&quot;003A2415&quot;/&gt;&lt;wsp:rsid wsp:val=&quot;003A4607&quot;/&gt;&lt;wsp:rsid wsp:val=&quot;003B0BF8&quot;/&gt;&lt;wsp:rsid wsp:val=&quot;003B3DC0&quot;/&gt;&lt;wsp:rsid wsp:val=&quot;003B425F&quot;/&gt;&lt;wsp:rsid wsp:val=&quot;003B6548&quot;/&gt;&lt;wsp:rsid wsp:val=&quot;003B71C7&quot;/&gt;&lt;wsp:rsid wsp:val=&quot;003C3033&quot;/&gt;&lt;wsp:rsid wsp:val=&quot;003C4584&quot;/&gt;&lt;wsp:rsid wsp:val=&quot;003C4EAC&quot;/&gt;&lt;wsp:rsid wsp:val=&quot;003C5967&quot;/&gt;&lt;wsp:rsid wsp:val=&quot;003D031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057D&quot;/&gt;&lt;wsp:rsid wsp:val=&quot;00400C33&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67E9&quot;/&gt;&lt;wsp:rsid wsp:val=&quot;004A1B0B&quot;/&gt;&lt;wsp:rsid wsp:val=&quot;004A2F9D&quot;/&gt;&lt;wsp:rsid wsp:val=&quot;004A5270&quot;/&gt;&lt;wsp:rsid wsp:val=&quot;004B1BEE&quot;/&gt;&lt;wsp:rsid wsp:val=&quot;004B361F&quot;/&gt;&lt;wsp:rsid wsp:val=&quot;004C20CB&quot;/&gt;&lt;wsp:rsid wsp:val=&quot;004C2920&quot;/&gt;&lt;wsp:rsid wsp:val=&quot;004C431C&quot;/&gt;&lt;wsp:rsid wsp:val=&quot;004C5181&quot;/&gt;&lt;wsp:rsid wsp:val=&quot;004C6C1E&quot;/&gt;&lt;wsp:rsid wsp:val=&quot;004C7A79&quot;/&gt;&lt;wsp:rsid wsp:val=&quot;004D297A&quot;/&gt;&lt;wsp:rsid wsp:val=&quot;004D31D3&quot;/&gt;&lt;wsp:rsid wsp:val=&quot;004E14BC&quot;/&gt;&lt;wsp:rsid wsp:val=&quot;004E16CD&quot;/&gt;&lt;wsp:rsid wsp:val=&quot;004E1DF7&quot;/&gt;&lt;wsp:rsid wsp:val=&quot;004E40C3&quot;/&gt;&lt;wsp:rsid wsp:val=&quot;004E4F65&quot;/&gt;&lt;wsp:rsid wsp:val=&quot;004E68C3&quot;/&gt;&lt;wsp:rsid wsp:val=&quot;004E734C&quot;/&gt;&lt;wsp:rsid wsp:val=&quot;004F344E&quot;/&gt;&lt;wsp:rsid wsp:val=&quot;00501F57&quot;/&gt;&lt;wsp:rsid wsp:val=&quot;0050209B&quot;/&gt;&lt;wsp:rsid wsp:val=&quot;00502853&quot;/&gt;&lt;wsp:rsid wsp:val=&quot;00505408&quot;/&gt;&lt;wsp:rsid wsp:val=&quot;00510090&quot;/&gt;&lt;wsp:rsid wsp:val=&quot;005104F5&quot;/&gt;&lt;wsp:rsid wsp:val=&quot;00511D3D&quot;/&gt;&lt;wsp:rsid wsp:val=&quot;00514701&quot;/&gt;&lt;wsp:rsid wsp:val=&quot;00514C06&quot;/&gt;&lt;wsp:rsid wsp:val=&quot;00514F9C&quot;/&gt;&lt;wsp:rsid wsp:val=&quot;00516B1D&quot;/&gt;&lt;wsp:rsid wsp:val=&quot;00521FA7&quot;/&gt;&lt;wsp:rsid wsp:val=&quot;005220E4&quot;/&gt;&lt;wsp:rsid wsp:val=&quot;00525F14&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2881&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3943&quot;/&gt;&lt;wsp:rsid wsp:val=&quot;005C595C&quot;/&gt;&lt;wsp:rsid wsp:val=&quot;005D1451&quot;/&gt;&lt;wsp:rsid wsp:val=&quot;005D4467&quot;/&gt;&lt;wsp:rsid wsp:val=&quot;005E1E3F&quot;/&gt;&lt;wsp:rsid wsp:val=&quot;005E4C37&quot;/&gt;&lt;wsp:rsid wsp:val=&quot;005F0505&quot;/&gt;&lt;wsp:rsid wsp:val=&quot;005F1309&quot;/&gt;&lt;wsp:rsid wsp:val=&quot;005F222D&quot;/&gt;&lt;wsp:rsid wsp:val=&quot;005F4083&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92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1872&quot;/&gt;&lt;wsp:rsid wsp:val=&quot;0066192F&quot;/&gt;&lt;wsp:rsid wsp:val=&quot;006643C8&quot;/&gt;&lt;wsp:rsid wsp:val=&quot;00665890&quot;/&gt;&lt;wsp:rsid wsp:val=&quot;00666238&quot;/&gt;&lt;wsp:rsid wsp:val=&quot;006734FD&quot;/&gt;&lt;wsp:rsid wsp:val=&quot;00674C16&quot;/&gt;&lt;wsp:rsid wsp:val=&quot;0067658D&quot;/&gt;&lt;wsp:rsid wsp:val=&quot;00681D03&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01BD&quot;/&gt;&lt;wsp:rsid wsp:val=&quot;006C3F49&quot;/&gt;&lt;wsp:rsid wsp:val=&quot;006C50EE&quot;/&gt;&lt;wsp:rsid wsp:val=&quot;006C7A4B&quot;/&gt;&lt;wsp:rsid wsp:val=&quot;006D531A&quot;/&gt;&lt;wsp:rsid wsp:val=&quot;006D7A0E&quot;/&gt;&lt;wsp:rsid wsp:val=&quot;006D7A3B&quot;/&gt;&lt;wsp:rsid wsp:val=&quot;006E5673&quot;/&gt;&lt;wsp:rsid wsp:val=&quot;006F1592&quot;/&gt;&lt;wsp:rsid wsp:val=&quot;006F419B&quot;/&gt;&lt;wsp:rsid wsp:val=&quot;006F4666&quot;/&gt;&lt;wsp:rsid wsp:val=&quot;006F7474&quot;/&gt;&lt;wsp:rsid wsp:val=&quot;007003FC&quot;/&gt;&lt;wsp:rsid wsp:val=&quot;007011E2&quot;/&gt;&lt;wsp:rsid wsp:val=&quot;00701CC9&quot;/&gt;&lt;wsp:rsid wsp:val=&quot;00703712&quot;/&gt;&lt;wsp:rsid wsp:val=&quot;007040C1&quot;/&gt;&lt;wsp:rsid wsp:val=&quot;00704829&quot;/&gt;&lt;wsp:rsid wsp:val=&quot;00704D56&quot;/&gt;&lt;wsp:rsid wsp:val=&quot;00704D87&quot;/&gt;&lt;wsp:rsid wsp:val=&quot;00705161&quot;/&gt;&lt;wsp:rsid wsp:val=&quot;00706A1F&quot;/&gt;&lt;wsp:rsid wsp:val=&quot;00706EA5&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BFF&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39C0&quot;/&gt;&lt;wsp:rsid wsp:val=&quot;0074686C&quot;/&gt;&lt;wsp:rsid wsp:val=&quot;00750E49&quot;/&gt;&lt;wsp:rsid wsp:val=&quot;00756874&quot;/&gt;&lt;wsp:rsid wsp:val=&quot;00757025&quot;/&gt;&lt;wsp:rsid wsp:val=&quot;0075736E&quot;/&gt;&lt;wsp:rsid wsp:val=&quot;0076015D&quot;/&gt;&lt;wsp:rsid wsp:val=&quot;0076070E&quot;/&gt;&lt;wsp:rsid wsp:val=&quot;00760E00&quot;/&gt;&lt;wsp:rsid wsp:val=&quot;00763C91&quot;/&gt;&lt;wsp:rsid wsp:val=&quot;00764B12&quot;/&gt;&lt;wsp:rsid wsp:val=&quot;007670F2&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328C&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7AD9&quot;/&gt;&lt;wsp:rsid wsp:val=&quot;007C7FC4&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653F&quot;/&gt;&lt;wsp:rsid wsp:val=&quot;00821F2C&quot;/&gt;&lt;wsp:rsid wsp:val=&quot;00826C23&quot;/&gt;&lt;wsp:rsid wsp:val=&quot;00827B33&quot;/&gt;&lt;wsp:rsid wsp:val=&quot;00832C0D&quot;/&gt;&lt;wsp:rsid wsp:val=&quot;00832EF8&quot;/&gt;&lt;wsp:rsid wsp:val=&quot;00840C0F&quot;/&gt;&lt;wsp:rsid wsp:val=&quot;00853E28&quot;/&gt;&lt;wsp:rsid wsp:val=&quot;008543CB&quot;/&gt;&lt;wsp:rsid wsp:val=&quot;00854556&quot;/&gt;&lt;wsp:rsid wsp:val=&quot;00855E7E&quot;/&gt;&lt;wsp:rsid wsp:val=&quot;0085677D&quot;/&gt;&lt;wsp:rsid wsp:val=&quot;00861ABC&quot;/&gt;&lt;wsp:rsid wsp:val=&quot;00864E0E&quot;/&gt;&lt;wsp:rsid wsp:val=&quot;00866A94&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38D6&quot;/&gt;&lt;wsp:rsid wsp:val=&quot;00896910&quot;/&gt;&lt;wsp:rsid wsp:val=&quot;00896A77&quot;/&gt;&lt;wsp:rsid wsp:val=&quot;00896BCB&quot;/&gt;&lt;wsp:rsid wsp:val=&quot;008970E8&quot;/&gt;&lt;wsp:rsid wsp:val=&quot;0089715E&quot;/&gt;&lt;wsp:rsid wsp:val=&quot;008A0D18&quot;/&gt;&lt;wsp:rsid wsp:val=&quot;008A34F1&quot;/&gt;&lt;wsp:rsid wsp:val=&quot;008A4FFD&quot;/&gt;&lt;wsp:rsid wsp:val=&quot;008A6470&quot;/&gt;&lt;wsp:rsid wsp:val=&quot;008B403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D04&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C6D&quot;/&gt;&lt;wsp:rsid wsp:val=&quot;00954ED7&quot;/&gt;&lt;wsp:rsid wsp:val=&quot;009559A2&quot;/&gt;&lt;wsp:rsid wsp:val=&quot;00957FBE&quot;/&gt;&lt;wsp:rsid wsp:val=&quot;00960785&quot;/&gt;&lt;wsp:rsid wsp:val=&quot;00961CDF&quot;/&gt;&lt;wsp:rsid wsp:val=&quot;00961DB4&quot;/&gt;&lt;wsp:rsid wsp:val=&quot;009642D9&quot;/&gt;&lt;wsp:rsid wsp:val=&quot;009657DE&quot;/&gt;&lt;wsp:rsid wsp:val=&quot;00967661&quot;/&gt;&lt;wsp:rsid wsp:val=&quot;00967CFB&quot;/&gt;&lt;wsp:rsid wsp:val=&quot;0097079E&quot;/&gt;&lt;wsp:rsid wsp:val=&quot;00973EC8&quot;/&gt;&lt;wsp:rsid wsp:val=&quot;00973F28&quot;/&gt;&lt;wsp:rsid wsp:val=&quot;00973FA2&quot;/&gt;&lt;wsp:rsid wsp:val=&quot;0097567E&quot;/&gt;&lt;wsp:rsid wsp:val=&quot;009812C5&quot;/&gt;&lt;wsp:rsid wsp:val=&quot;009819BA&quot;/&gt;&lt;wsp:rsid wsp:val=&quot;00981D9F&quot;/&gt;&lt;wsp:rsid wsp:val=&quot;0098461A&quot;/&gt;&lt;wsp:rsid wsp:val=&quot;00985935&quot;/&gt;&lt;wsp:rsid wsp:val=&quot;0099094D&quot;/&gt;&lt;wsp:rsid wsp:val=&quot;009954CA&quot;/&gt;&lt;wsp:rsid wsp:val=&quot;0099651F&quot;/&gt;&lt;wsp:rsid wsp:val=&quot;009A029F&quot;/&gt;&lt;wsp:rsid wsp:val=&quot;009A02D8&quot;/&gt;&lt;wsp:rsid wsp:val=&quot;009A5A09&quot;/&gt;&lt;wsp:rsid wsp:val=&quot;009A6F45&quot;/&gt;&lt;wsp:rsid wsp:val=&quot;009B1106&quot;/&gt;&lt;wsp:rsid wsp:val=&quot;009B1D77&quot;/&gt;&lt;wsp:rsid wsp:val=&quot;009B1F2D&quot;/&gt;&lt;wsp:rsid wsp:val=&quot;009B5404&quot;/&gt;&lt;wsp:rsid wsp:val=&quot;009B64D0&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4830&quot;/&gt;&lt;wsp:rsid wsp:val=&quot;009F69FB&quot;/&gt;&lt;wsp:rsid wsp:val=&quot;00A0110D&quot;/&gt;&lt;wsp:rsid wsp:val=&quot;00A05EC3&quot;/&gt;&lt;wsp:rsid wsp:val=&quot;00A1200A&quot;/&gt;&lt;wsp:rsid wsp:val=&quot;00A120D8&quot;/&gt;&lt;wsp:rsid wsp:val=&quot;00A1515A&quot;/&gt;&lt;wsp:rsid wsp:val=&quot;00A15BD6&quot;/&gt;&lt;wsp:rsid wsp:val=&quot;00A16747&quot;/&gt;&lt;wsp:rsid wsp:val=&quot;00A16B00&quot;/&gt;&lt;wsp:rsid wsp:val=&quot;00A16B41&quot;/&gt;&lt;wsp:rsid wsp:val=&quot;00A202FC&quot;/&gt;&lt;wsp:rsid wsp:val=&quot;00A25C8A&quot;/&gt;&lt;wsp:rsid wsp:val=&quot;00A264C6&quot;/&gt;&lt;wsp:rsid wsp:val=&quot;00A301A7&quot;/&gt;&lt;wsp:rsid wsp:val=&quot;00A31351&quot;/&gt;&lt;wsp:rsid wsp:val=&quot;00A31E9B&quot;/&gt;&lt;wsp:rsid wsp:val=&quot;00A34C7D&quot;/&gt;&lt;wsp:rsid wsp:val=&quot;00A3604F&quot;/&gt;&lt;wsp:rsid wsp:val=&quot;00A4184A&quot;/&gt;&lt;wsp:rsid wsp:val=&quot;00A418EE&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4ABF&quot;/&gt;&lt;wsp:rsid wsp:val=&quot;00A752B0&quot;/&gt;&lt;wsp:rsid wsp:val=&quot;00A77EFD&quot;/&gt;&lt;wsp:rsid wsp:val=&quot;00A80D3B&quot;/&gt;&lt;wsp:rsid wsp:val=&quot;00A83B70&quot;/&gt;&lt;wsp:rsid wsp:val=&quot;00A86E97&quot;/&gt;&lt;wsp:rsid wsp:val=&quot;00A95126&quot;/&gt;&lt;wsp:rsid wsp:val=&quot;00AA10A9&quot;/&gt;&lt;wsp:rsid wsp:val=&quot;00AA1F42&quot;/&gt;&lt;wsp:rsid wsp:val=&quot;00AA274B&quot;/&gt;&lt;wsp:rsid wsp:val=&quot;00AA341E&quot;/&gt;&lt;wsp:rsid wsp:val=&quot;00AA3A85&quot;/&gt;&lt;wsp:rsid wsp:val=&quot;00AA5A65&quot;/&gt;&lt;wsp:rsid wsp:val=&quot;00AA5C7C&quot;/&gt;&lt;wsp:rsid wsp:val=&quot;00AB348F&quot;/&gt;&lt;wsp:rsid wsp:val=&quot;00AB59E9&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0C5B&quot;/&gt;&lt;wsp:rsid wsp:val=&quot;00AD2F16&quot;/&gt;&lt;wsp:rsid wsp:val=&quot;00AD623E&quot;/&gt;&lt;wsp:rsid wsp:val=&quot;00AD77CC&quot;/&gt;&lt;wsp:rsid wsp:val=&quot;00AD7C0A&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3233&quot;/&gt;&lt;wsp:rsid wsp:val=&quot;00B34798&quot;/&gt;&lt;wsp:rsid wsp:val=&quot;00B34F32&quot;/&gt;&lt;wsp:rsid wsp:val=&quot;00B3574E&quot;/&gt;&lt;wsp:rsid wsp:val=&quot;00B40351&quot;/&gt;&lt;wsp:rsid wsp:val=&quot;00B40D93&quot;/&gt;&lt;wsp:rsid wsp:val=&quot;00B4132A&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E06&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F78&quot;/&gt;&lt;wsp:rsid wsp:val=&quot;00BF2FE0&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4389&quot;/&gt;&lt;wsp:rsid wsp:val=&quot;00C351CE&quot;/&gt;&lt;wsp:rsid wsp:val=&quot;00C37194&quot;/&gt;&lt;wsp:rsid wsp:val=&quot;00C418B6&quot;/&gt;&lt;wsp:rsid wsp:val=&quot;00C433C3&quot;/&gt;&lt;wsp:rsid wsp:val=&quot;00C447E1&quot;/&gt;&lt;wsp:rsid wsp:val=&quot;00C44A5D&quot;/&gt;&lt;wsp:rsid wsp:val=&quot;00C466B1&quot;/&gt;&lt;wsp:rsid wsp:val=&quot;00C50AE1&quot;/&gt;&lt;wsp:rsid wsp:val=&quot;00C51723&quot;/&gt;&lt;wsp:rsid wsp:val=&quot;00C52C3D&quot;/&gt;&lt;wsp:rsid wsp:val=&quot;00C54454&quot;/&gt;&lt;wsp:rsid wsp:val=&quot;00C569CC&quot;/&gt;&lt;wsp:rsid wsp:val=&quot;00C56D39&quot;/&gt;&lt;wsp:rsid wsp:val=&quot;00C6529A&quot;/&gt;&lt;wsp:rsid wsp:val=&quot;00C707D9&quot;/&gt;&lt;wsp:rsid wsp:val=&quot;00C72E52&quot;/&gt;&lt;wsp:rsid wsp:val=&quot;00C73A93&quot;/&gt;&lt;wsp:rsid wsp:val=&quot;00C753FE&quot;/&gt;&lt;wsp:rsid wsp:val=&quot;00C758A0&quot;/&gt;&lt;wsp:rsid wsp:val=&quot;00C765A2&quot;/&gt;&lt;wsp:rsid wsp:val=&quot;00C77A20&quot;/&gt;&lt;wsp:rsid wsp:val=&quot;00C805C1&quot;/&gt;&lt;wsp:rsid wsp:val=&quot;00C80645&quot;/&gt;&lt;wsp:rsid wsp:val=&quot;00C80989&quot;/&gt;&lt;wsp:rsid wsp:val=&quot;00C80C48&quot;/&gt;&lt;wsp:rsid wsp:val=&quot;00C80E0B&quot;/&gt;&lt;wsp:rsid wsp:val=&quot;00C84B47&quot;/&gt;&lt;wsp:rsid wsp:val=&quot;00C86AD0&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CF7E56&quot;/&gt;&lt;wsp:rsid wsp:val=&quot;00D0138D&quot;/&gt;&lt;wsp:rsid wsp:val=&quot;00D02D0D&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2798C&quot;/&gt;&lt;wsp:rsid wsp:val=&quot;00D3374A&quot;/&gt;&lt;wsp:rsid wsp:val=&quot;00D43CBF&quot;/&gt;&lt;wsp:rsid wsp:val=&quot;00D506D0&quot;/&gt;&lt;wsp:rsid wsp:val=&quot;00D5616D&quot;/&gt;&lt;wsp:rsid wsp:val=&quot;00D5711F&quot;/&gt;&lt;wsp:rsid wsp:val=&quot;00D6114E&quot;/&gt;&lt;wsp:rsid wsp:val=&quot;00D616F1&quot;/&gt;&lt;wsp:rsid wsp:val=&quot;00D62F3D&quot;/&gt;&lt;wsp:rsid wsp:val=&quot;00D63474&quot;/&gt;&lt;wsp:rsid wsp:val=&quot;00D64B68&quot;/&gt;&lt;wsp:rsid wsp:val=&quot;00D66373&quot;/&gt;&lt;wsp:rsid wsp:val=&quot;00D6781B&quot;/&gt;&lt;wsp:rsid wsp:val=&quot;00D72213&quot;/&gt;&lt;wsp:rsid wsp:val=&quot;00D76391&quot;/&gt;&lt;wsp:rsid wsp:val=&quot;00D76736&quot;/&gt;&lt;wsp:rsid wsp:val=&quot;00D80DC1&quot;/&gt;&lt;wsp:rsid wsp:val=&quot;00D81AB7&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3C0E&quot;/&gt;&lt;wsp:rsid wsp:val=&quot;00E25445&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11F0&quot;/&gt;&lt;wsp:rsid wsp:val=&quot;00E524D0&quot;/&gt;&lt;wsp:rsid wsp:val=&quot;00E541ED&quot;/&gt;&lt;wsp:rsid wsp:val=&quot;00E54AFA&quot;/&gt;&lt;wsp:rsid wsp:val=&quot;00E54ED2&quot;/&gt;&lt;wsp:rsid wsp:val=&quot;00E566EB&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289A&quot;/&gt;&lt;wsp:rsid wsp:val=&quot;00EB37A1&quot;/&gt;&lt;wsp:rsid wsp:val=&quot;00EB53DA&quot;/&gt;&lt;wsp:rsid wsp:val=&quot;00EC15DC&quot;/&gt;&lt;wsp:rsid wsp:val=&quot;00EC16DD&quot;/&gt;&lt;wsp:rsid wsp:val=&quot;00EC7B40&quot;/&gt;&lt;wsp:rsid wsp:val=&quot;00ED034C&quot;/&gt;&lt;wsp:rsid wsp:val=&quot;00ED2E01&quot;/&gt;&lt;wsp:rsid wsp:val=&quot;00ED55AE&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1CC2&quot;/&gt;&lt;wsp:rsid wsp:val=&quot;00F032BF&quot;/&gt;&lt;wsp:rsid wsp:val=&quot;00F03A4D&quot;/&gt;&lt;wsp:rsid wsp:val=&quot;00F07602&quot;/&gt;&lt;wsp:rsid wsp:val=&quot;00F07B8D&quot;/&gt;&lt;wsp:rsid wsp:val=&quot;00F11D58&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5802&quot;/&gt;&lt;wsp:rsid wsp:val=&quot;00F50D9F&quot;/&gt;&lt;wsp:rsid wsp:val=&quot;00F5134E&quot;/&gt;&lt;wsp:rsid wsp:val=&quot;00F52B54&quot;/&gt;&lt;wsp:rsid wsp:val=&quot;00F61405&quot;/&gt;&lt;wsp:rsid wsp:val=&quot;00F61573&quot;/&gt;&lt;wsp:rsid wsp:val=&quot;00F621C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05F7&quot;/&gt;&lt;wsp:rsid wsp:val=&quot;00F81DD5&quot;/&gt;&lt;wsp:rsid wsp:val=&quot;00F8282A&quot;/&gt;&lt;wsp:rsid wsp:val=&quot;00F82B4F&quot;/&gt;&lt;wsp:rsid wsp:val=&quot;00F82E18&quot;/&gt;&lt;wsp:rsid wsp:val=&quot;00F83C32&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AFE&quot;/&gt;&lt;wsp:rsid wsp:val=&quot;00FB0F0E&quot;/&gt;&lt;wsp:rsid wsp:val=&quot;00FB3721&quot;/&gt;&lt;wsp:rsid wsp:val=&quot;00FB4729&quot;/&gt;&lt;wsp:rsid wsp:val=&quot;00FC0112&quot;/&gt;&lt;wsp:rsid wsp:val=&quot;00FC2435&quot;/&gt;&lt;wsp:rsid wsp:val=&quot;00FC2853&quot;/&gt;&lt;wsp:rsid wsp:val=&quot;00FC2D05&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3EA1&quot;/&gt;&lt;wsp:rsid wsp:val=&quot;00FE428C&quot;/&gt;&lt;wsp:rsid wsp:val=&quot;00FE4392&quot;/&gt;&lt;wsp:rsid wsp:val=&quot;00FE6A52&quot;/&gt;&lt;wsp:rsid wsp:val=&quot;00FF1A14&quot;/&gt;&lt;wsp:rsid wsp:val=&quot;00FF45F8&quot;/&gt;&lt;/wsp:rsids&gt;&lt;/w:docPr&gt;&lt;w:body&gt;&lt;wx:sect&gt;&lt;w:p wsp:rsidR=&quot;00000000&quot; wsp:rsidRDefault=&quot;009642D9&quot; wsp:rsidP=&quot;009642D9&quot;&gt;&lt;m:oMathPara&gt;&lt;m:oMath&gt;&lt;m:sSub&gt;&lt;m:sSubPr&gt;&lt;m:ctrlPr&gt;&lt;w:rPr&gt;&lt;w:rFonts w:ascii=&quot;Cambria Math&quot; w:h-ansi=&quot;Cambria Math&quot;/&gt;&lt;wx:font wx:val=&quot;Cambria Math&quot;/&gt;&lt;w:i/&gt;&lt;/w:rPr&gt;&lt;/m:ctrlPr&gt;&lt;/m:sSubPr&gt;&lt;m:e&gt;&lt;m:acc&gt;&lt;m:accPr&gt;&lt;m:chr m:val=&quot;ÃÖ&quot;/&gt;&lt;m:ctrlPr&gt;&lt;w:rPr&gt;&lt;w:rFonts w:ascii=&quot;Cambria Math&quot; w:h-ansi=&quot;Cambria Math&quot;/&gt;&lt;wx:font wx:val=&quot;Cambria Math&quot;/&gt;&lt;w:i/&gt;&lt;/w:rPr&gt;&lt;/m:ctrlPr&gt;&lt;/m:accPr&gt;&lt;m:e&gt;&lt;m:r&gt;&lt;m:rPr&gt;&lt;m:sty m:val=&quot;bi&quot;/&gt;&lt;/m:rPr&gt;&lt;w:rPr&gt;&lt;w:rFonts w:ascii=&quot;Cambria Math&quot; w:h-ansi=&quot;Cambria Math&quot;/&gt;&lt;wx:font wx:val=&quot;Cambria Math&quot;/&gt;&lt;w:b/&gt;&lt;w:i/&gt;&lt;/w:rPr&gt;&lt;m:t&gt;r&lt;/m:t&gt;&lt;/m:r&gt;&lt;/m:e&gt;&lt;/m:acc&gt;&lt;/m:e&gt;&lt;m:sub&gt;&lt;m:r&gt;&lt;m:rPr&gt;&lt;m:sty m:val=&quot;bi&quot;/&gt;&lt;/m:rPr&gt;&lt;w:rPr&gt;&lt;w:rFonts w:ascii=&quot;Cambria Math&quot; w:h-ansi=&quot;Cambria Math&quot;/&gt;&lt;wx:font wx:val=&quot;Cambria Math&quot;/&gt;&lt;w:b/&gt;&lt;w:i/&gt;&lt;/w:rPr&gt;&lt;m:t&gt;u,OCC&lt;/m:t&gt;&lt;/m:r&gt;&lt;/m:sub&gt;&lt;/m:sSub&gt;&lt;m:d&gt;&lt;m:dPr&gt;&lt;m:ctrlPr&gt;&lt;w:rPr&gt;&lt;w:rFonts w:ascii=&quot;Cambria Math&quot; w:h-ansi=&quot;Cambria Math&quot;/&gt;&lt;wx:font wx:val=&quot;Cambria Math&quot;/&gt;&lt;w:i/&gt;&lt;/w:rPr&gt;&lt;/m:ctrlPr&gt;&lt;/m:dPr&gt;&lt;m:e&gt;&lt;m:r&gt;&lt;m:rPr&gt;&lt;m:sty m:val=&quot;bi&quot;/&gt;&lt;/m:rPr&gt;&lt;w:rPr&gt;&lt;w:rFonts w:ascii=&quot;Cambria Math&quot; w:h-ansi=&quot;Cambria Math&quot;/&gt;&lt;wx:font wx:val=&quot;Cambria Math&quot;/&gt;&lt;w:b/&gt;&lt;w:i/&gt;&lt;/w:rPr&gt;&lt;m:t&gt;n&lt;/m:t&gt;&lt;/m:r&gt;&lt;/m:e&gt;&lt;/m:d&gt;&lt;m:r&gt;&lt;m:rPr&gt;&lt;m:sty m:val=&quot;bi&quot;/&gt;&lt;/m:rPr&gt;&lt;w:rPr&gt;&lt;w:rFonts w:ascii=&quot;Cambria Math&quot; w:h-ansi=&quot;Cambria Math&quot;/&gt;&lt;wx:font wx:val=&quot;Cambria Math&quot;/&gt;&lt;w:b/&gt;&lt;w:i/&gt;&lt;/w:rPr&gt;&lt;m:t&gt;=&lt;/m:t&gt;&lt;/m:r&gt;&lt;m:sSub&gt;&lt;m:sSubPr&gt;&lt;m:ctrlPr&gt;&lt;w:rPr&gt;&lt;w:rFonts w:ascii=&quot;Cambria Math&quot; w:h-ansi=&quot;Cambria Math&quot;/&gt;&lt;wx:font wx:val=&quot;Cambria Math&quot;/&gt;&lt;w:b/&gt;&lt;w:b-cs/&gt;&lt;w:i/&gt;&lt;/w:rPr&gt;&lt;/m:ctrlPr&gt;&lt;/m:sSubPr&gt;&lt;m:e&gt;&lt;m:acc&gt;&lt;m:accPr&gt;&lt;m:chr m:val=&quot;ÃÖ&quot;/&gt;&lt;m:ctrlPr&gt;&lt;w:rPr&gt;&lt;w:rFonts w:ascii=&quot;Cambria Math&quot; w:h-ansi=&quot;Cambria Math&quot;/&gt;&lt;wx:font wx:val=&quot;Cambria Math&quot;/&gt;&lt;w:b/&gt;&lt;w:b-cs/&gt;&lt;w:i/&gt;&lt;/w:rPr&gt;&lt;/m:ctrlPr&gt;&lt;/m:accPr&gt;&lt;m:e&gt;&lt;m:r&gt;&lt;m:rPr&gt;&lt;m:sty m:val=&quot;bi&quot;/&gt;&lt;/m:rPr&gt;&lt;w:rPr&gt;&lt;w:rFonts w:ascii=&quot;Cambria Math&quot; w:h-ansi=&quot;Cambria Math&quot;/&gt;&lt;wx:font wx:val=&quot;Cambria Math&quot;/&gt;&lt;w:b/&gt;&lt;w:i/&gt;&lt;/w:rPr&gt;&lt;m:t&gt;r&lt;/m:t&gt;&lt;/m:r&gt;&lt;/m:e&gt;&lt;/m:acc&gt;&lt;/m:e&gt;&lt;m:sub&gt;&lt;m:r&gt;&lt;m:rPr&gt;&lt;m:sty m:val=&quot;bi&quot;/&gt;&lt;/m:rPr&gt;&lt;w:rPr&gt;&lt;w:rFonts w:ascii=&quot;Cambria Math&quot; w:h-ansi=&quot;Cambria Math&quot;/&gt;&lt;wx:font wx:val=&quot;Cambria Math&quot;/&gt;&lt;w:b/&gt;&lt;w:i/&gt;&lt;/w:rPr&gt;&lt;m:t&gt;u&lt;/m:t&gt;&lt;/m:r&gt;&lt;/m:sub&gt;&lt;/m:sSub&gt;&lt;m:r&gt;&lt;m:rPr&gt;&lt;m:sty m:val=&quot;bi&quot;/&gt;&lt;/m:rPr&gt;&lt;w:rPr&gt;&lt;w:rFonts w:ascii=&quot;Cambria Math&quot; w:h-ansi=&quot;Cambria Math&quot;/&gt;&lt;wx:font wx:val=&quot;Cambria Math&quot;/&gt;&lt;w:b/&gt;&lt;w:i/&gt;&lt;/w:rPr&gt;&lt;m:t&gt;(n)q(n &lt;/m:t&gt;&lt;/m:r&gt;&lt;m:r&gt;&lt;m:rPr&gt;&lt;m:sty m:val=&quot;b&quot;/&gt;&lt;/m:rPr&gt;&lt;w:rPr&gt;&lt;w:rFonts w:ascii=&quot;Cambria Math&quot; w:h-ansi=&quot;Cambria Math&quot;/&gt;&lt;wx:font wx:val=&quot;Cambria Math&quot;/&gt;&lt;w:b/&gt;&lt;/w:rPr&gt;&lt;m:t&gt;mod &lt;/m:t&gt;&lt;/m:r&gt;&lt;m:r&gt;&lt;m:rPr&gt;&lt;m:sty m:val=&quot;bi&quot;/&gt;&lt;/m:rPr&gt;&lt;w:rPr&gt;&lt;w:rFonts w:ascii=&quot;Cambria Math&quot; w:h-ansi=&quot;Cambria Math&quot;/&gt;&lt;wx:font wx:val=&quot;Cambria Math&quot;/&gt;&lt;w:b/&gt;&lt;w:i/&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213B2">
              <w:rPr>
                <w:rFonts w:ascii="Times New Roman" w:hAnsi="Times New Roman"/>
                <w:sz w:val="24"/>
                <w:szCs w:val="24"/>
                <w:lang w:eastAsia="zh-CN"/>
              </w:rPr>
              <w:fldChar w:fldCharType="end"/>
            </w:r>
          </w:p>
          <w:p w14:paraId="2455A11D" w14:textId="77777777" w:rsidR="007D15AB" w:rsidRPr="00B213B2" w:rsidRDefault="007D15AB" w:rsidP="007D15AB">
            <w:pPr>
              <w:pStyle w:val="ListParagraph"/>
              <w:numPr>
                <w:ilvl w:val="1"/>
                <w:numId w:val="65"/>
              </w:numPr>
              <w:rPr>
                <w:rFonts w:ascii="Times New Roman" w:hAnsi="Times New Roman"/>
                <w:sz w:val="24"/>
                <w:szCs w:val="24"/>
                <w:lang w:eastAsia="ko-KR"/>
              </w:rPr>
            </w:pPr>
            <w:r w:rsidRPr="00B213B2">
              <w:rPr>
                <w:rFonts w:ascii="Times New Roman" w:hAnsi="Times New Roman"/>
                <w:sz w:val="24"/>
                <w:szCs w:val="24"/>
                <w:lang w:eastAsia="zh-CN"/>
              </w:rPr>
              <w:t>Option 2_2: OCC is applied to the complex-valued DMRS symbol used in slot 1 and slot 2</w:t>
            </w:r>
            <w:r w:rsidRPr="00B213B2">
              <w:rPr>
                <w:rFonts w:ascii="Times New Roman" w:hAnsi="Times New Roman"/>
                <w:sz w:val="24"/>
                <w:szCs w:val="24"/>
                <w:lang w:eastAsia="ar-SA"/>
              </w:rPr>
              <w:t xml:space="preserve">. </w:t>
            </w:r>
            <w:r w:rsidRPr="00B213B2">
              <w:rPr>
                <w:rFonts w:ascii="Times New Roman" w:hAnsi="Times New Roman"/>
                <w:sz w:val="24"/>
                <w:szCs w:val="24"/>
                <w:lang w:eastAsia="ko-KR"/>
              </w:rPr>
              <w:t>Depending on the OCC codeword, different DMRS sequence is used.</w:t>
            </w:r>
          </w:p>
          <w:p w14:paraId="04129FB8" w14:textId="77777777" w:rsidR="007D15AB" w:rsidRPr="00B213B2" w:rsidRDefault="007D15AB" w:rsidP="007D15AB">
            <w:pPr>
              <w:pStyle w:val="ListParagraph"/>
              <w:numPr>
                <w:ilvl w:val="0"/>
                <w:numId w:val="65"/>
              </w:numPr>
              <w:rPr>
                <w:rFonts w:ascii="Times New Roman" w:hAnsi="Times New Roman"/>
                <w:sz w:val="24"/>
                <w:szCs w:val="24"/>
                <w:lang w:eastAsia="zh-CN"/>
              </w:rPr>
            </w:pPr>
            <w:r w:rsidRPr="00B213B2">
              <w:rPr>
                <w:rFonts w:ascii="Times New Roman" w:hAnsi="Times New Roman"/>
                <w:sz w:val="24"/>
                <w:szCs w:val="24"/>
                <w:lang w:eastAsia="ko-KR"/>
              </w:rPr>
              <w:t xml:space="preserve">Option 3: </w:t>
            </w:r>
            <w:r w:rsidRPr="00B213B2">
              <w:rPr>
                <w:rFonts w:ascii="Times New Roman" w:hAnsi="Times New Roman"/>
                <w:sz w:val="24"/>
                <w:szCs w:val="24"/>
                <w:lang w:eastAsia="zh-CN"/>
              </w:rPr>
              <w:t xml:space="preserve">DMRS symbols are not </w:t>
            </w:r>
            <w:proofErr w:type="gramStart"/>
            <w:r w:rsidRPr="00B213B2">
              <w:rPr>
                <w:rFonts w:ascii="Times New Roman" w:hAnsi="Times New Roman"/>
                <w:sz w:val="24"/>
                <w:szCs w:val="24"/>
                <w:lang w:eastAsia="zh-CN"/>
              </w:rPr>
              <w:t>spread</w:t>
            </w:r>
            <w:proofErr w:type="gramEnd"/>
            <w:r w:rsidRPr="00B213B2">
              <w:rPr>
                <w:rFonts w:ascii="Times New Roman" w:hAnsi="Times New Roman"/>
                <w:sz w:val="24"/>
                <w:szCs w:val="24"/>
                <w:lang w:eastAsia="zh-CN"/>
              </w:rPr>
              <w:t xml:space="preserve"> and OCC is not applied.  </w:t>
            </w:r>
          </w:p>
          <w:p w14:paraId="59860293" w14:textId="77777777" w:rsidR="007D15AB" w:rsidRPr="00B213B2" w:rsidRDefault="007D15AB" w:rsidP="007D15AB">
            <w:pPr>
              <w:pStyle w:val="ListParagraph"/>
              <w:numPr>
                <w:ilvl w:val="1"/>
                <w:numId w:val="65"/>
              </w:numPr>
              <w:rPr>
                <w:rFonts w:ascii="Times New Roman" w:hAnsi="Times New Roman"/>
                <w:sz w:val="24"/>
                <w:szCs w:val="24"/>
                <w:lang w:eastAsia="zh-CN"/>
              </w:rPr>
            </w:pPr>
            <w:r w:rsidRPr="00B213B2">
              <w:rPr>
                <w:rFonts w:ascii="Times New Roman" w:hAnsi="Times New Roman"/>
                <w:sz w:val="24"/>
                <w:szCs w:val="24"/>
                <w:lang w:eastAsia="zh-CN"/>
              </w:rPr>
              <w:t>Legacy complex-valued DMRS symbol is used in slots corresponding to an OCC codeword of NPUSCH</w:t>
            </w:r>
            <w:r w:rsidRPr="00B213B2">
              <w:rPr>
                <w:rFonts w:ascii="Times New Roman" w:hAnsi="Times New Roman"/>
                <w:sz w:val="24"/>
                <w:szCs w:val="24"/>
                <w:lang w:eastAsia="ar-SA"/>
              </w:rPr>
              <w:t xml:space="preserve">. </w:t>
            </w:r>
            <w:r w:rsidRPr="00B213B2">
              <w:rPr>
                <w:rFonts w:ascii="Times New Roman" w:hAnsi="Times New Roman"/>
                <w:sz w:val="24"/>
                <w:szCs w:val="24"/>
                <w:lang w:eastAsia="ko-KR"/>
              </w:rPr>
              <w:t>Different DMRS sequences are used for multiplexed UEs</w:t>
            </w:r>
            <w:r w:rsidRPr="00B213B2">
              <w:rPr>
                <w:rFonts w:ascii="Times New Roman" w:hAnsi="Times New Roman"/>
                <w:sz w:val="24"/>
                <w:szCs w:val="24"/>
                <w:lang w:eastAsia="ar-SA"/>
              </w:rPr>
              <w:t>.</w:t>
            </w:r>
          </w:p>
          <w:p w14:paraId="051DAC1B" w14:textId="77777777" w:rsidR="007D15AB" w:rsidRPr="00B213B2" w:rsidRDefault="007D15AB" w:rsidP="007D15AB"/>
          <w:p w14:paraId="04D9AF02" w14:textId="77777777" w:rsidR="007D15AB" w:rsidRPr="00B213B2" w:rsidRDefault="007D15AB" w:rsidP="007D15AB">
            <w:pPr>
              <w:rPr>
                <w:lang w:eastAsia="ar-SA"/>
              </w:rPr>
            </w:pPr>
            <w:r w:rsidRPr="00B213B2">
              <w:rPr>
                <w:highlight w:val="green"/>
                <w:lang w:eastAsia="ar-SA"/>
              </w:rPr>
              <w:t>Agreement</w:t>
            </w:r>
          </w:p>
          <w:p w14:paraId="2E1B88DD" w14:textId="77777777" w:rsidR="007D15AB" w:rsidRPr="00B213B2" w:rsidRDefault="007D15AB" w:rsidP="007D15AB">
            <w:pPr>
              <w:rPr>
                <w:rFonts w:eastAsia="DengXian"/>
              </w:rPr>
            </w:pPr>
            <w:r w:rsidRPr="00B213B2">
              <w:rPr>
                <w:rFonts w:eastAsia="DengXian"/>
              </w:rPr>
              <w:t>For NPUSCH Format 1 single-tone 15kHz SCS, the slot-level scheme for non-DMRS symbols is that spreading is performed in the unit of one slot.</w:t>
            </w:r>
          </w:p>
          <w:p w14:paraId="715E5568" w14:textId="77777777" w:rsidR="007D15AB" w:rsidRPr="00B213B2" w:rsidRDefault="007D15AB" w:rsidP="007D15AB">
            <w:pPr>
              <w:numPr>
                <w:ilvl w:val="0"/>
                <w:numId w:val="66"/>
              </w:numPr>
              <w:rPr>
                <w:rFonts w:eastAsia="DengXian"/>
              </w:rPr>
            </w:pPr>
            <w:r w:rsidRPr="00B213B2">
              <w:rPr>
                <w:rFonts w:eastAsia="DengXian"/>
              </w:rPr>
              <w:t>Note: whether RU length is extended or not after applying OCC is a separate discussion.</w:t>
            </w:r>
          </w:p>
          <w:p w14:paraId="4AFF6FCA" w14:textId="77777777" w:rsidR="007D15AB" w:rsidRPr="00B213B2" w:rsidRDefault="007D15AB" w:rsidP="007D15AB">
            <w:pPr>
              <w:rPr>
                <w:lang w:eastAsia="x-none"/>
              </w:rPr>
            </w:pPr>
          </w:p>
          <w:p w14:paraId="44707FB5" w14:textId="77777777" w:rsidR="007D15AB" w:rsidRPr="00B213B2" w:rsidRDefault="007D15AB" w:rsidP="007D15AB">
            <w:pPr>
              <w:rPr>
                <w:lang w:eastAsia="ar-SA"/>
              </w:rPr>
            </w:pPr>
            <w:r w:rsidRPr="00B213B2">
              <w:rPr>
                <w:highlight w:val="green"/>
                <w:lang w:eastAsia="ar-SA"/>
              </w:rPr>
              <w:t>Agreement</w:t>
            </w:r>
          </w:p>
          <w:p w14:paraId="2AE02F1A" w14:textId="77777777" w:rsidR="007D15AB" w:rsidRPr="00B213B2" w:rsidRDefault="007D15AB" w:rsidP="007D15AB">
            <w:pPr>
              <w:pStyle w:val="ListParagraph"/>
              <w:ind w:left="0"/>
              <w:contextualSpacing/>
              <w:rPr>
                <w:rFonts w:ascii="Times New Roman" w:hAnsi="Times New Roman"/>
                <w:bCs/>
                <w:sz w:val="24"/>
                <w:szCs w:val="24"/>
                <w:lang w:eastAsia="zh-CN"/>
              </w:rPr>
            </w:pPr>
            <w:r w:rsidRPr="00B213B2">
              <w:rPr>
                <w:rFonts w:ascii="Times New Roman" w:hAnsi="Times New Roman"/>
                <w:bCs/>
                <w:sz w:val="24"/>
                <w:szCs w:val="24"/>
              </w:rPr>
              <w:t>For support of single-tone OCC for NPUSCH format 1 for connected mode, the</w:t>
            </w:r>
            <w:r w:rsidRPr="00B213B2">
              <w:rPr>
                <w:rFonts w:ascii="Times New Roman" w:hAnsi="Times New Roman"/>
                <w:bCs/>
                <w:sz w:val="24"/>
                <w:szCs w:val="24"/>
                <w:lang w:eastAsia="zh-CN"/>
              </w:rPr>
              <w:t xml:space="preserve"> parameters that need to be </w:t>
            </w:r>
            <w:proofErr w:type="spellStart"/>
            <w:r w:rsidRPr="00B213B2">
              <w:rPr>
                <w:rFonts w:ascii="Times New Roman" w:hAnsi="Times New Roman"/>
                <w:bCs/>
                <w:sz w:val="24"/>
                <w:szCs w:val="24"/>
                <w:lang w:eastAsia="zh-CN"/>
              </w:rPr>
              <w:t>signalled</w:t>
            </w:r>
            <w:proofErr w:type="spellEnd"/>
            <w:r w:rsidRPr="00B213B2">
              <w:rPr>
                <w:rFonts w:ascii="Times New Roman" w:hAnsi="Times New Roman"/>
                <w:bCs/>
                <w:sz w:val="24"/>
                <w:szCs w:val="24"/>
                <w:lang w:eastAsia="zh-CN"/>
              </w:rPr>
              <w:t xml:space="preserve"> are:</w:t>
            </w:r>
          </w:p>
          <w:p w14:paraId="757BC4F2" w14:textId="77777777" w:rsidR="007D15AB" w:rsidRPr="00B213B2" w:rsidRDefault="007D15AB" w:rsidP="007D15AB">
            <w:pPr>
              <w:numPr>
                <w:ilvl w:val="0"/>
                <w:numId w:val="67"/>
              </w:numPr>
              <w:rPr>
                <w:rFonts w:eastAsia="DengXian"/>
                <w:bCs/>
              </w:rPr>
            </w:pPr>
            <w:r w:rsidRPr="00B213B2">
              <w:rPr>
                <w:rFonts w:eastAsia="DengXian"/>
                <w:bCs/>
              </w:rPr>
              <w:t>OCC sequence index</w:t>
            </w:r>
          </w:p>
          <w:p w14:paraId="283F6337" w14:textId="77777777" w:rsidR="007D15AB" w:rsidRPr="00B213B2" w:rsidRDefault="007D15AB" w:rsidP="007D15AB">
            <w:pPr>
              <w:pStyle w:val="ListParagraph"/>
              <w:numPr>
                <w:ilvl w:val="0"/>
                <w:numId w:val="67"/>
              </w:numPr>
              <w:rPr>
                <w:rFonts w:ascii="Times New Roman" w:hAnsi="Times New Roman"/>
                <w:bCs/>
                <w:sz w:val="24"/>
                <w:szCs w:val="24"/>
              </w:rPr>
            </w:pPr>
            <w:r w:rsidRPr="00B213B2">
              <w:rPr>
                <w:rFonts w:ascii="Times New Roman" w:eastAsia="DengXian" w:hAnsi="Times New Roman"/>
                <w:bCs/>
                <w:sz w:val="24"/>
                <w:szCs w:val="24"/>
                <w:lang w:eastAsia="zh-CN"/>
              </w:rPr>
              <w:t>Enabling of OCC feature</w:t>
            </w:r>
          </w:p>
          <w:p w14:paraId="5EEC8C29" w14:textId="0DB0CC3F" w:rsidR="008E2616" w:rsidRPr="00B213B2" w:rsidRDefault="007D15AB" w:rsidP="00441518">
            <w:pPr>
              <w:pStyle w:val="ListParagraph"/>
              <w:numPr>
                <w:ilvl w:val="0"/>
                <w:numId w:val="67"/>
              </w:numPr>
              <w:rPr>
                <w:rFonts w:ascii="Times New Roman" w:hAnsi="Times New Roman"/>
                <w:bCs/>
                <w:sz w:val="24"/>
                <w:szCs w:val="24"/>
              </w:rPr>
            </w:pPr>
            <w:r w:rsidRPr="00B213B2">
              <w:rPr>
                <w:rFonts w:ascii="Times New Roman" w:eastAsia="DengXian" w:hAnsi="Times New Roman"/>
                <w:bCs/>
                <w:sz w:val="24"/>
                <w:szCs w:val="24"/>
                <w:lang w:eastAsia="zh-CN"/>
              </w:rPr>
              <w:t>FFS: whether signaling is explicit or implicit</w:t>
            </w:r>
          </w:p>
        </w:tc>
      </w:tr>
    </w:tbl>
    <w:p w14:paraId="7364F9C2" w14:textId="77777777" w:rsidR="00C151AD" w:rsidRDefault="00C151AD" w:rsidP="00CD60DA">
      <w:pPr>
        <w:jc w:val="both"/>
      </w:pPr>
    </w:p>
    <w:p w14:paraId="65E8C13E" w14:textId="522E1835"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2D2038">
        <w:t xml:space="preserve">study of </w:t>
      </w:r>
      <w:r w:rsidR="000E0BC7">
        <w:t>IoT</w:t>
      </w:r>
      <w:r w:rsidR="008D2AC3">
        <w:t>-NTN uplink capacity enhancement</w:t>
      </w:r>
      <w:r w:rsidR="00385112">
        <w:t xml:space="preserve">. </w:t>
      </w:r>
    </w:p>
    <w:p w14:paraId="5CE1A2AE" w14:textId="67181709" w:rsidR="00477A66" w:rsidRPr="00376969" w:rsidRDefault="00EA5A5B" w:rsidP="00376969">
      <w:pPr>
        <w:pStyle w:val="Heading1"/>
      </w:pPr>
      <w:r>
        <w:lastRenderedPageBreak/>
        <w:t>Discussio</w:t>
      </w:r>
      <w:r w:rsidR="00376969">
        <w:t>n</w:t>
      </w:r>
      <w:r w:rsidR="00EE3576" w:rsidRPr="00376969">
        <w:rPr>
          <w:i/>
          <w:iCs/>
        </w:rPr>
        <w:t xml:space="preserve">   </w:t>
      </w:r>
      <w:r w:rsidR="006667EE" w:rsidRPr="00376969">
        <w:rPr>
          <w:i/>
          <w:iCs/>
        </w:rPr>
        <w:t xml:space="preserve"> </w:t>
      </w:r>
    </w:p>
    <w:p w14:paraId="7C5580CD" w14:textId="34B278CA" w:rsidR="00AA4518" w:rsidRDefault="008421BB" w:rsidP="00AA4518">
      <w:pPr>
        <w:pStyle w:val="Heading2"/>
      </w:pPr>
      <w:r>
        <w:t>NPUSCH capacity enhancement</w:t>
      </w:r>
    </w:p>
    <w:p w14:paraId="4770B526" w14:textId="62008F4B" w:rsidR="000774E2" w:rsidRPr="00C70CD2" w:rsidRDefault="0054695E" w:rsidP="00C70CD2">
      <w:pPr>
        <w:pStyle w:val="Heading3"/>
      </w:pPr>
      <w:r>
        <w:t xml:space="preserve">OCC spreading with frequency domain scheduling </w:t>
      </w:r>
      <w:r w:rsidR="008E0D4E" w:rsidRPr="00644AEF">
        <w:rPr>
          <w:rFonts w:hint="eastAsia"/>
        </w:rPr>
        <w:t xml:space="preserve"> </w:t>
      </w:r>
    </w:p>
    <w:p w14:paraId="47C8DD38" w14:textId="77777777" w:rsidR="0043745E" w:rsidRDefault="007D0D31" w:rsidP="008E0D4E">
      <w:pPr>
        <w:spacing w:before="120"/>
        <w:jc w:val="both"/>
        <w:rPr>
          <w:color w:val="1C1C1C"/>
          <w:shd w:val="clear" w:color="auto" w:fill="FFFFFF"/>
        </w:rPr>
      </w:pPr>
      <w:r w:rsidRPr="00C70CD2">
        <w:rPr>
          <w:color w:val="1C1C1C"/>
          <w:shd w:val="clear" w:color="auto" w:fill="FFFFFF"/>
        </w:rPr>
        <w:t xml:space="preserve">The current specification allows for scheduled NPUSCH transmission with either a single subcarrier or multi-subcarrier, depending on the user's channel condition and throughput requirements. When </w:t>
      </w:r>
      <w:r w:rsidR="00330090" w:rsidRPr="00330090">
        <w:rPr>
          <w:color w:val="1C1C1C"/>
          <w:shd w:val="clear" w:color="auto" w:fill="FFFFFF"/>
          <w:lang w:val="en-CN"/>
        </w:rPr>
        <w:t xml:space="preserve">employing </w:t>
      </w:r>
      <w:r w:rsidRPr="00C70CD2">
        <w:rPr>
          <w:color w:val="1C1C1C"/>
          <w:shd w:val="clear" w:color="auto" w:fill="FFFFFF"/>
        </w:rPr>
        <w:t xml:space="preserve">time domain OCC, the OCC </w:t>
      </w:r>
      <w:r w:rsidR="00C22F5B">
        <w:rPr>
          <w:color w:val="1C1C1C"/>
          <w:shd w:val="clear" w:color="auto" w:fill="FFFFFF"/>
        </w:rPr>
        <w:t>sequence</w:t>
      </w:r>
      <w:r w:rsidRPr="00C70CD2">
        <w:rPr>
          <w:color w:val="1C1C1C"/>
          <w:shd w:val="clear" w:color="auto" w:fill="FFFFFF"/>
        </w:rPr>
        <w:t xml:space="preserve"> </w:t>
      </w:r>
      <w:r w:rsidR="00330090">
        <w:rPr>
          <w:color w:val="1C1C1C"/>
          <w:shd w:val="clear" w:color="auto" w:fill="FFFFFF"/>
        </w:rPr>
        <w:t>is</w:t>
      </w:r>
      <w:r w:rsidRPr="00C70CD2">
        <w:rPr>
          <w:color w:val="1C1C1C"/>
          <w:shd w:val="clear" w:color="auto" w:fill="FFFFFF"/>
        </w:rPr>
        <w:t xml:space="preserve"> multiplied on the repeated OFDM symbols or </w:t>
      </w:r>
      <w:r w:rsidR="00C22F5B">
        <w:rPr>
          <w:color w:val="1C1C1C"/>
          <w:shd w:val="clear" w:color="auto" w:fill="FFFFFF"/>
        </w:rPr>
        <w:t>slots</w:t>
      </w:r>
      <w:r w:rsidRPr="00C70CD2">
        <w:rPr>
          <w:color w:val="1C1C1C"/>
          <w:shd w:val="clear" w:color="auto" w:fill="FFFFFF"/>
        </w:rPr>
        <w:t xml:space="preserve">. </w:t>
      </w:r>
      <w:r w:rsidR="00C22F5B">
        <w:rPr>
          <w:color w:val="1C1C1C"/>
          <w:shd w:val="clear" w:color="auto" w:fill="FFFFFF"/>
        </w:rPr>
        <w:t xml:space="preserve">OCC spreading </w:t>
      </w:r>
      <w:r w:rsidR="00330090">
        <w:rPr>
          <w:color w:val="1C1C1C"/>
          <w:shd w:val="clear" w:color="auto" w:fill="FFFFFF"/>
        </w:rPr>
        <w:t>is supported for</w:t>
      </w:r>
      <w:r w:rsidR="00C22F5B">
        <w:rPr>
          <w:color w:val="1C1C1C"/>
          <w:shd w:val="clear" w:color="auto" w:fill="FFFFFF"/>
        </w:rPr>
        <w:t xml:space="preserve"> single subcarrier NPUSCH transmission, </w:t>
      </w:r>
      <w:r w:rsidR="00330090">
        <w:rPr>
          <w:color w:val="1C1C1C"/>
          <w:shd w:val="clear" w:color="auto" w:fill="FFFFFF"/>
        </w:rPr>
        <w:t xml:space="preserve">and </w:t>
      </w:r>
      <w:r w:rsidR="00C22F5B">
        <w:rPr>
          <w:color w:val="1C1C1C"/>
          <w:shd w:val="clear" w:color="auto" w:fill="FFFFFF"/>
        </w:rPr>
        <w:t xml:space="preserve">the repetition pattern </w:t>
      </w:r>
      <w:r w:rsidR="0043745E">
        <w:rPr>
          <w:color w:val="1C1C1C"/>
          <w:shd w:val="clear" w:color="auto" w:fill="FFFFFF"/>
        </w:rPr>
        <w:t>will</w:t>
      </w:r>
      <w:r w:rsidR="00C22F5B">
        <w:rPr>
          <w:color w:val="1C1C1C"/>
          <w:shd w:val="clear" w:color="auto" w:fill="FFFFFF"/>
        </w:rPr>
        <w:t xml:space="preserve"> be updated accordingly. </w:t>
      </w:r>
    </w:p>
    <w:p w14:paraId="466B60A6" w14:textId="4AA2BF71" w:rsidR="00330090" w:rsidRPr="0043745E" w:rsidRDefault="007D0D31" w:rsidP="008E0D4E">
      <w:pPr>
        <w:spacing w:before="120"/>
        <w:jc w:val="both"/>
        <w:rPr>
          <w:color w:val="1C1C1C"/>
          <w:shd w:val="clear" w:color="auto" w:fill="FFFFFF"/>
          <w:lang w:val="en-CN"/>
        </w:rPr>
      </w:pPr>
      <w:r w:rsidRPr="00C70CD2">
        <w:rPr>
          <w:color w:val="1C1C1C"/>
          <w:shd w:val="clear" w:color="auto" w:fill="FFFFFF"/>
        </w:rPr>
        <w:t xml:space="preserve">For multi-subcarrier transmission, the </w:t>
      </w:r>
      <w:r w:rsidR="0043745E">
        <w:rPr>
          <w:color w:val="1C1C1C"/>
          <w:shd w:val="clear" w:color="auto" w:fill="FFFFFF"/>
        </w:rPr>
        <w:t>existing</w:t>
      </w:r>
      <w:r w:rsidRPr="00C70CD2">
        <w:rPr>
          <w:color w:val="1C1C1C"/>
          <w:shd w:val="clear" w:color="auto" w:fill="FFFFFF"/>
        </w:rPr>
        <w:t xml:space="preserve"> repetition pattern, with at least more than two repetitions, is suitable for OCC spreading. </w:t>
      </w:r>
      <w:r w:rsidR="0043745E" w:rsidRPr="00330090">
        <w:rPr>
          <w:color w:val="1C1C1C"/>
          <w:shd w:val="clear" w:color="auto" w:fill="FFFFFF"/>
          <w:lang w:val="en-CN"/>
        </w:rPr>
        <w:t>If additional repetitions are already necessary for multi-subcarrier PUSCH</w:t>
      </w:r>
      <w:r w:rsidR="00330090">
        <w:rPr>
          <w:color w:val="1C1C1C"/>
          <w:shd w:val="clear" w:color="auto" w:fill="FFFFFF"/>
        </w:rPr>
        <w:t xml:space="preserve"> </w:t>
      </w:r>
      <w:r w:rsidR="00330090">
        <w:rPr>
          <w:color w:val="1C1C1C"/>
          <w:shd w:val="clear" w:color="auto" w:fill="FFFFFF"/>
        </w:rPr>
        <w:t xml:space="preserve">transmissions, </w:t>
      </w:r>
      <w:r w:rsidR="0043745E">
        <w:rPr>
          <w:color w:val="1C1C1C"/>
          <w:shd w:val="clear" w:color="auto" w:fill="FFFFFF"/>
        </w:rPr>
        <w:t xml:space="preserve">then </w:t>
      </w:r>
      <w:r w:rsidR="00330090" w:rsidRPr="00C70CD2">
        <w:rPr>
          <w:color w:val="1C1C1C"/>
          <w:shd w:val="clear" w:color="auto" w:fill="FFFFFF"/>
        </w:rPr>
        <w:t>multiplex</w:t>
      </w:r>
      <w:r w:rsidR="00330090">
        <w:rPr>
          <w:color w:val="1C1C1C"/>
          <w:shd w:val="clear" w:color="auto" w:fill="FFFFFF"/>
        </w:rPr>
        <w:t>ing</w:t>
      </w:r>
      <w:r w:rsidR="00330090" w:rsidRPr="00C70CD2">
        <w:rPr>
          <w:color w:val="1C1C1C"/>
          <w:shd w:val="clear" w:color="auto" w:fill="FFFFFF"/>
        </w:rPr>
        <w:t xml:space="preserve"> with other </w:t>
      </w:r>
      <w:r w:rsidR="00330090">
        <w:rPr>
          <w:color w:val="1C1C1C"/>
          <w:shd w:val="clear" w:color="auto" w:fill="FFFFFF"/>
        </w:rPr>
        <w:t>user’s</w:t>
      </w:r>
      <w:r w:rsidR="00330090" w:rsidRPr="00C70CD2">
        <w:rPr>
          <w:color w:val="1C1C1C"/>
          <w:shd w:val="clear" w:color="auto" w:fill="FFFFFF"/>
        </w:rPr>
        <w:t xml:space="preserve"> NPUSCH</w:t>
      </w:r>
      <w:r w:rsidR="00330090">
        <w:rPr>
          <w:color w:val="1C1C1C"/>
          <w:shd w:val="clear" w:color="auto" w:fill="FFFFFF"/>
        </w:rPr>
        <w:t xml:space="preserve"> via OCC can </w:t>
      </w:r>
      <w:r w:rsidR="0043745E">
        <w:rPr>
          <w:color w:val="1C1C1C"/>
          <w:shd w:val="clear" w:color="auto" w:fill="FFFFFF"/>
        </w:rPr>
        <w:t>enhance</w:t>
      </w:r>
      <w:r w:rsidR="00330090">
        <w:rPr>
          <w:color w:val="1C1C1C"/>
          <w:shd w:val="clear" w:color="auto" w:fill="FFFFFF"/>
        </w:rPr>
        <w:t xml:space="preserve"> the uplink capacity with </w:t>
      </w:r>
      <w:r w:rsidR="0043745E" w:rsidRPr="00330090">
        <w:rPr>
          <w:color w:val="1C1C1C"/>
          <w:shd w:val="clear" w:color="auto" w:fill="FFFFFF"/>
          <w:lang w:val="en-CN"/>
        </w:rPr>
        <w:t>minimal impact on the standard</w:t>
      </w:r>
      <w:r w:rsidR="00330090">
        <w:rPr>
          <w:color w:val="1C1C1C"/>
          <w:shd w:val="clear" w:color="auto" w:fill="FFFFFF"/>
        </w:rPr>
        <w:t>.</w:t>
      </w:r>
      <w:r w:rsidR="0043745E">
        <w:rPr>
          <w:color w:val="1C1C1C"/>
          <w:shd w:val="clear" w:color="auto" w:fill="FFFFFF"/>
        </w:rPr>
        <w:t xml:space="preserve"> </w:t>
      </w:r>
      <w:r w:rsidR="0043745E">
        <w:rPr>
          <w:color w:val="1C1C1C"/>
          <w:shd w:val="clear" w:color="auto" w:fill="FFFFFF"/>
          <w:lang w:val="en-CN"/>
        </w:rPr>
        <w:t>It</w:t>
      </w:r>
      <w:r w:rsidR="0043745E" w:rsidRPr="00330090">
        <w:rPr>
          <w:color w:val="1C1C1C"/>
          <w:shd w:val="clear" w:color="auto" w:fill="FFFFFF"/>
          <w:lang w:val="en-CN"/>
        </w:rPr>
        <w:t xml:space="preserve"> allows for more efficient use of the uplink resources by enabling multiple users to share the same time-frequency resources without causing significant interference, thus increasing the overall capacity of the uplink transmission.</w:t>
      </w:r>
    </w:p>
    <w:p w14:paraId="76749D68" w14:textId="3AFE3F8B" w:rsidR="005F22E3" w:rsidRPr="00AC075E" w:rsidRDefault="008E0D4E" w:rsidP="00AC075E">
      <w:pPr>
        <w:spacing w:before="120" w:after="120"/>
        <w:jc w:val="both"/>
        <w:rPr>
          <w:i/>
          <w:iCs/>
        </w:rPr>
      </w:pPr>
      <w:r w:rsidRPr="00D906A0">
        <w:rPr>
          <w:b/>
          <w:bCs/>
          <w:i/>
          <w:iCs/>
          <w:u w:val="single"/>
        </w:rPr>
        <w:t xml:space="preserve">Proposal </w:t>
      </w:r>
      <w:r w:rsidR="009A5A21">
        <w:rPr>
          <w:rFonts w:hint="eastAsia"/>
          <w:b/>
          <w:bCs/>
          <w:i/>
          <w:iCs/>
          <w:u w:val="single"/>
        </w:rPr>
        <w:t>1</w:t>
      </w:r>
      <w:r w:rsidRPr="00D906A0">
        <w:rPr>
          <w:b/>
          <w:bCs/>
          <w:i/>
          <w:iCs/>
          <w:u w:val="single"/>
        </w:rPr>
        <w:t>:</w:t>
      </w:r>
      <w:r w:rsidRPr="00D906A0">
        <w:rPr>
          <w:i/>
          <w:iCs/>
        </w:rPr>
        <w:t xml:space="preserve"> </w:t>
      </w:r>
      <w:r>
        <w:rPr>
          <w:i/>
          <w:iCs/>
        </w:rPr>
        <w:t>Support OCC for multi-</w:t>
      </w:r>
      <w:r w:rsidR="003B0591">
        <w:rPr>
          <w:i/>
          <w:iCs/>
        </w:rPr>
        <w:t>subcarrier</w:t>
      </w:r>
      <w:r>
        <w:rPr>
          <w:i/>
          <w:iCs/>
        </w:rPr>
        <w:t xml:space="preserve"> NPUSCH format 1 transmission</w:t>
      </w:r>
      <w:r w:rsidR="00F609CC">
        <w:rPr>
          <w:i/>
          <w:iCs/>
        </w:rPr>
        <w:t xml:space="preserve"> with the repetition</w:t>
      </w:r>
      <w:r w:rsidR="00E94D16">
        <w:rPr>
          <w:i/>
          <w:iCs/>
        </w:rPr>
        <w:t>s</w:t>
      </w:r>
      <w:r>
        <w:rPr>
          <w:i/>
          <w:iCs/>
        </w:rPr>
        <w:t xml:space="preserve">. </w:t>
      </w:r>
    </w:p>
    <w:p w14:paraId="4B29730D" w14:textId="36AA05C0" w:rsidR="00212109" w:rsidRDefault="00CC5FFA" w:rsidP="00795C62">
      <w:pPr>
        <w:pStyle w:val="Heading3"/>
      </w:pPr>
      <w:r>
        <w:t>Signaling aspects of NPUSCH with OCC</w:t>
      </w:r>
    </w:p>
    <w:p w14:paraId="1F51F0A2" w14:textId="3AA008F4" w:rsidR="00940D6E" w:rsidRDefault="00E35F3C" w:rsidP="0003353A">
      <w:pPr>
        <w:jc w:val="both"/>
        <w:rPr>
          <w:color w:val="1C1C1C"/>
          <w:shd w:val="clear" w:color="auto" w:fill="FFFFFF"/>
        </w:rPr>
      </w:pPr>
      <w:r w:rsidRPr="00032C61">
        <w:rPr>
          <w:color w:val="1C1C1C"/>
          <w:shd w:val="clear" w:color="auto" w:fill="FFFFFF"/>
        </w:rPr>
        <w:t xml:space="preserve">When multiple UEs transmit NPUSCH with OCC spreading using different OCC sequences on the same time and frequency resources, it's important to ensure that UEs have the necessary information about the OCC sequence index or OCC size to be used. This information can be </w:t>
      </w:r>
      <w:r w:rsidR="00032C61">
        <w:rPr>
          <w:color w:val="1C1C1C"/>
          <w:shd w:val="clear" w:color="auto" w:fill="FFFFFF"/>
        </w:rPr>
        <w:t>delivered</w:t>
      </w:r>
      <w:r w:rsidRPr="00032C61">
        <w:rPr>
          <w:color w:val="1C1C1C"/>
          <w:shd w:val="clear" w:color="auto" w:fill="FFFFFF"/>
        </w:rPr>
        <w:t xml:space="preserve"> through various methods such as RRC signaling, scheduling DCI format N0, MAC CE, or implicitly derived from C-RNTI. </w:t>
      </w:r>
      <w:r w:rsidR="000471BE">
        <w:rPr>
          <w:color w:val="1C1C1C"/>
          <w:shd w:val="clear" w:color="auto" w:fill="FFFFFF"/>
        </w:rPr>
        <w:t xml:space="preserve">Considering the standard impacts and </w:t>
      </w:r>
      <w:r w:rsidR="00536F39">
        <w:rPr>
          <w:color w:val="1C1C1C"/>
          <w:shd w:val="clear" w:color="auto" w:fill="FFFFFF"/>
        </w:rPr>
        <w:t>scheduling flexibility</w:t>
      </w:r>
      <w:r w:rsidR="000471BE">
        <w:rPr>
          <w:color w:val="1C1C1C"/>
          <w:shd w:val="clear" w:color="auto" w:fill="FFFFFF"/>
        </w:rPr>
        <w:t xml:space="preserve">, indication the OCC codeword index by MAC CE is preferred.  </w:t>
      </w:r>
    </w:p>
    <w:p w14:paraId="79904982" w14:textId="7D88BF32" w:rsidR="00536F39" w:rsidRDefault="00536F39" w:rsidP="00536F39">
      <w:pPr>
        <w:spacing w:before="120" w:after="120"/>
        <w:jc w:val="both"/>
        <w:rPr>
          <w:i/>
          <w:iCs/>
        </w:rPr>
      </w:pPr>
      <w:r w:rsidRPr="00EF7107">
        <w:rPr>
          <w:b/>
          <w:bCs/>
          <w:i/>
          <w:iCs/>
          <w:u w:val="single"/>
        </w:rPr>
        <w:t xml:space="preserve">Proposal </w:t>
      </w:r>
      <w:r w:rsidR="009A5A21">
        <w:rPr>
          <w:rFonts w:hint="eastAsia"/>
          <w:b/>
          <w:bCs/>
          <w:i/>
          <w:iCs/>
          <w:u w:val="single"/>
        </w:rPr>
        <w:t>2</w:t>
      </w:r>
      <w:r w:rsidRPr="00EF7107">
        <w:rPr>
          <w:i/>
          <w:iCs/>
        </w:rPr>
        <w:t xml:space="preserve">: </w:t>
      </w:r>
      <w:r>
        <w:rPr>
          <w:i/>
          <w:iCs/>
        </w:rPr>
        <w:t xml:space="preserve">Support indication of OCC </w:t>
      </w:r>
      <w:r w:rsidR="004E7360">
        <w:rPr>
          <w:i/>
          <w:iCs/>
        </w:rPr>
        <w:t>sequence</w:t>
      </w:r>
      <w:r>
        <w:rPr>
          <w:i/>
          <w:iCs/>
        </w:rPr>
        <w:t xml:space="preserve"> index by MAC CE.</w:t>
      </w:r>
    </w:p>
    <w:p w14:paraId="2651C196" w14:textId="23A0A80D" w:rsidR="00070E4B" w:rsidRDefault="008B567F" w:rsidP="0003353A">
      <w:pPr>
        <w:jc w:val="both"/>
        <w:rPr>
          <w:color w:val="1C1C1C"/>
          <w:shd w:val="clear" w:color="auto" w:fill="FFFFFF"/>
        </w:rPr>
      </w:pPr>
      <w:r>
        <w:rPr>
          <w:color w:val="1C1C1C"/>
          <w:shd w:val="clear" w:color="auto" w:fill="FFFFFF"/>
        </w:rPr>
        <w:t>In addition, the OCC scheme</w:t>
      </w:r>
      <w:r w:rsidR="002E4905">
        <w:rPr>
          <w:color w:val="1C1C1C"/>
          <w:shd w:val="clear" w:color="auto" w:fill="FFFFFF"/>
        </w:rPr>
        <w:t xml:space="preserve"> specified for dynamic scheduled NPUSCH</w:t>
      </w:r>
      <w:r>
        <w:rPr>
          <w:color w:val="1C1C1C"/>
          <w:shd w:val="clear" w:color="auto" w:fill="FFFFFF"/>
        </w:rPr>
        <w:t xml:space="preserve"> can be applied to Msg3 NPUSCH to increase the IoT-NTN random access capacity. </w:t>
      </w:r>
      <w:r w:rsidR="002E4905">
        <w:rPr>
          <w:color w:val="1C1C1C"/>
          <w:shd w:val="clear" w:color="auto" w:fill="FFFFFF"/>
        </w:rPr>
        <w:t>To achieve this</w:t>
      </w:r>
      <w:r w:rsidR="00070E4B">
        <w:rPr>
          <w:color w:val="1C1C1C"/>
          <w:shd w:val="clear" w:color="auto" w:fill="FFFFFF"/>
        </w:rPr>
        <w:t xml:space="preserve"> target</w:t>
      </w:r>
      <w:r w:rsidR="002C3F18">
        <w:rPr>
          <w:color w:val="1C1C1C"/>
          <w:shd w:val="clear" w:color="auto" w:fill="FFFFFF"/>
        </w:rPr>
        <w:t xml:space="preserve">, some of the NPRACH sub-carriers will be reserved for the purpose of early indication of UE Msg3 NPUSCH OCC capability to the network. </w:t>
      </w:r>
      <w:r w:rsidR="001C25EB">
        <w:rPr>
          <w:color w:val="1C1C1C"/>
          <w:shd w:val="clear" w:color="auto" w:fill="FFFFFF"/>
        </w:rPr>
        <w:t>The OCC codeword index could be indicated by the reserved bit in the MAC RAR</w:t>
      </w:r>
      <w:r w:rsidR="001C25EB">
        <w:t xml:space="preserve">. </w:t>
      </w:r>
    </w:p>
    <w:p w14:paraId="2DABCDD8" w14:textId="0117D68B" w:rsidR="003D6A0C" w:rsidRDefault="00EF7107" w:rsidP="00344F7B">
      <w:pPr>
        <w:spacing w:before="120" w:after="120"/>
        <w:jc w:val="both"/>
        <w:rPr>
          <w:i/>
          <w:iCs/>
        </w:rPr>
      </w:pPr>
      <w:r w:rsidRPr="00EF7107">
        <w:rPr>
          <w:b/>
          <w:bCs/>
          <w:i/>
          <w:iCs/>
          <w:u w:val="single"/>
        </w:rPr>
        <w:t xml:space="preserve">Proposal </w:t>
      </w:r>
      <w:r w:rsidR="009A5A21">
        <w:rPr>
          <w:rFonts w:hint="eastAsia"/>
          <w:b/>
          <w:bCs/>
          <w:i/>
          <w:iCs/>
          <w:u w:val="single"/>
        </w:rPr>
        <w:t>3</w:t>
      </w:r>
      <w:r w:rsidRPr="00EF7107">
        <w:rPr>
          <w:i/>
          <w:iCs/>
        </w:rPr>
        <w:t xml:space="preserve">: </w:t>
      </w:r>
      <w:r w:rsidR="00536F39">
        <w:rPr>
          <w:i/>
          <w:iCs/>
        </w:rPr>
        <w:t>To</w:t>
      </w:r>
      <w:r w:rsidR="00184B06">
        <w:rPr>
          <w:i/>
          <w:iCs/>
        </w:rPr>
        <w:t xml:space="preserve"> support </w:t>
      </w:r>
      <w:r w:rsidR="008C4AB0">
        <w:rPr>
          <w:i/>
          <w:iCs/>
        </w:rPr>
        <w:t>Msg3 NPUSCH</w:t>
      </w:r>
      <w:r w:rsidR="00184B06">
        <w:rPr>
          <w:i/>
          <w:iCs/>
        </w:rPr>
        <w:t xml:space="preserve"> with</w:t>
      </w:r>
      <w:r>
        <w:rPr>
          <w:i/>
          <w:iCs/>
        </w:rPr>
        <w:t xml:space="preserve"> OCC </w:t>
      </w:r>
      <w:r w:rsidR="00184B06">
        <w:rPr>
          <w:i/>
          <w:iCs/>
        </w:rPr>
        <w:t>spreading</w:t>
      </w:r>
      <w:r w:rsidR="00E41234">
        <w:rPr>
          <w:i/>
          <w:iCs/>
        </w:rPr>
        <w:t xml:space="preserve">, </w:t>
      </w:r>
      <w:r w:rsidR="00A5733F">
        <w:rPr>
          <w:i/>
          <w:iCs/>
        </w:rPr>
        <w:t xml:space="preserve">RAN1 to study the NPRACH resource reservation and </w:t>
      </w:r>
      <w:r w:rsidR="00E41234" w:rsidRPr="00E41234">
        <w:rPr>
          <w:i/>
          <w:iCs/>
        </w:rPr>
        <w:t xml:space="preserve">OCC </w:t>
      </w:r>
      <w:r w:rsidR="00AE7C17">
        <w:rPr>
          <w:i/>
          <w:iCs/>
        </w:rPr>
        <w:t>sequence</w:t>
      </w:r>
      <w:r w:rsidR="00536F39">
        <w:rPr>
          <w:i/>
          <w:iCs/>
        </w:rPr>
        <w:t xml:space="preserve"> </w:t>
      </w:r>
      <w:r w:rsidR="00E41234" w:rsidRPr="00E41234">
        <w:rPr>
          <w:i/>
          <w:iCs/>
        </w:rPr>
        <w:t xml:space="preserve">index </w:t>
      </w:r>
      <w:r w:rsidR="00E41234">
        <w:rPr>
          <w:i/>
          <w:iCs/>
        </w:rPr>
        <w:t>indication</w:t>
      </w:r>
      <w:r w:rsidR="005F0DB0">
        <w:rPr>
          <w:i/>
          <w:iCs/>
        </w:rPr>
        <w:t>.</w:t>
      </w:r>
    </w:p>
    <w:p w14:paraId="147730DB" w14:textId="2FCAA2CF" w:rsidR="00572655" w:rsidRDefault="00572655" w:rsidP="00572655">
      <w:pPr>
        <w:pStyle w:val="Heading3"/>
      </w:pPr>
      <w:r>
        <w:t>UL transmission gap</w:t>
      </w:r>
    </w:p>
    <w:p w14:paraId="62D5332A" w14:textId="453015FD" w:rsidR="001856AA" w:rsidRDefault="001856AA" w:rsidP="00344F7B">
      <w:pPr>
        <w:spacing w:before="120" w:after="120"/>
        <w:jc w:val="both"/>
        <w:rPr>
          <w:color w:val="1C1C1C"/>
          <w:shd w:val="clear" w:color="auto" w:fill="FFFFFF"/>
        </w:rPr>
      </w:pPr>
      <w:r>
        <w:rPr>
          <w:color w:val="1C1C1C"/>
          <w:shd w:val="clear" w:color="auto" w:fill="FFFFFF"/>
        </w:rPr>
        <w:t xml:space="preserve">In </w:t>
      </w:r>
      <w:r w:rsidR="00993D9C">
        <w:rPr>
          <w:color w:val="1C1C1C"/>
          <w:shd w:val="clear" w:color="auto" w:fill="FFFFFF"/>
        </w:rPr>
        <w:t>previous</w:t>
      </w:r>
      <w:r>
        <w:rPr>
          <w:color w:val="1C1C1C"/>
          <w:shd w:val="clear" w:color="auto" w:fill="FFFFFF"/>
        </w:rPr>
        <w:t xml:space="preserve"> RAN1 meeting, several UL transmission gaps were agreed to study further.</w:t>
      </w:r>
    </w:p>
    <w:p w14:paraId="0C14862D" w14:textId="2E541077" w:rsidR="001856AA" w:rsidRPr="001856AA" w:rsidRDefault="001856AA" w:rsidP="00344F7B">
      <w:pPr>
        <w:pStyle w:val="ListParagraph"/>
        <w:numPr>
          <w:ilvl w:val="0"/>
          <w:numId w:val="58"/>
        </w:numPr>
        <w:spacing w:before="120" w:after="120"/>
        <w:jc w:val="both"/>
        <w:rPr>
          <w:rFonts w:ascii="Times New Roman" w:hAnsi="Times New Roman"/>
          <w:color w:val="1C1C1C"/>
          <w:sz w:val="24"/>
          <w:szCs w:val="24"/>
          <w:shd w:val="clear" w:color="auto" w:fill="FFFFFF"/>
        </w:rPr>
      </w:pPr>
      <w:r w:rsidRPr="001856AA">
        <w:rPr>
          <w:rFonts w:ascii="Times New Roman" w:hAnsi="Times New Roman"/>
          <w:color w:val="1C1C1C"/>
          <w:sz w:val="24"/>
          <w:szCs w:val="24"/>
          <w:shd w:val="clear" w:color="auto" w:fill="FFFFFF"/>
        </w:rPr>
        <w:t xml:space="preserve">UL gaps for synchronization </w:t>
      </w:r>
    </w:p>
    <w:p w14:paraId="66A2627E" w14:textId="25206C31" w:rsidR="00B10D51" w:rsidRPr="00B10D51" w:rsidRDefault="00B10D51" w:rsidP="00B10D51">
      <w:pPr>
        <w:pStyle w:val="ListParagraph"/>
        <w:tabs>
          <w:tab w:val="left" w:pos="640"/>
        </w:tabs>
        <w:spacing w:before="120" w:after="120"/>
        <w:ind w:left="360"/>
        <w:jc w:val="both"/>
        <w:rPr>
          <w:rFonts w:ascii="Times New Roman" w:hAnsi="Times New Roman"/>
          <w:color w:val="1C1C1C"/>
          <w:sz w:val="24"/>
          <w:szCs w:val="24"/>
          <w:shd w:val="clear" w:color="auto" w:fill="FFFFFF"/>
        </w:rPr>
      </w:pPr>
      <w:r w:rsidRPr="00B10D51">
        <w:rPr>
          <w:rFonts w:ascii="Times New Roman" w:hAnsi="Times New Roman"/>
          <w:color w:val="1C1C1C"/>
          <w:sz w:val="24"/>
          <w:szCs w:val="24"/>
          <w:shd w:val="clear" w:color="auto" w:fill="FFFFFF"/>
        </w:rPr>
        <w:t xml:space="preserve">According to current specification, the UL transmission gap is 40ms for every 256 subframe transmission. If two UEs are paired for transmissions with OCC spreading, and UE1 NPUSCH transmissions is overlapped with UL transmission gap of UE2, the OCC sequences of two UEs are still orthogonal before and after the UL transmission gap as shown in </w:t>
      </w:r>
      <w:r>
        <w:rPr>
          <w:rFonts w:ascii="Times New Roman" w:hAnsi="Times New Roman"/>
          <w:color w:val="1C1C1C"/>
          <w:sz w:val="24"/>
          <w:szCs w:val="24"/>
          <w:shd w:val="clear" w:color="auto" w:fill="FFFFFF"/>
        </w:rPr>
        <w:t>F</w:t>
      </w:r>
      <w:r w:rsidRPr="00B10D51">
        <w:rPr>
          <w:rFonts w:ascii="Times New Roman" w:hAnsi="Times New Roman"/>
          <w:color w:val="1C1C1C"/>
          <w:sz w:val="24"/>
          <w:szCs w:val="24"/>
          <w:shd w:val="clear" w:color="auto" w:fill="FFFFFF"/>
        </w:rPr>
        <w:t xml:space="preserve">igure </w:t>
      </w:r>
      <w:r>
        <w:rPr>
          <w:rFonts w:ascii="Times New Roman" w:hAnsi="Times New Roman"/>
          <w:color w:val="1C1C1C"/>
          <w:sz w:val="24"/>
          <w:szCs w:val="24"/>
          <w:shd w:val="clear" w:color="auto" w:fill="FFFFFF"/>
        </w:rPr>
        <w:t>1</w:t>
      </w:r>
      <w:r w:rsidRPr="00B10D51">
        <w:rPr>
          <w:rFonts w:ascii="Times New Roman" w:hAnsi="Times New Roman"/>
          <w:color w:val="1C1C1C"/>
          <w:sz w:val="24"/>
          <w:szCs w:val="24"/>
          <w:shd w:val="clear" w:color="auto" w:fill="FFFFFF"/>
        </w:rPr>
        <w:t>. OCC performance is not impacted by the UL transmission gap.</w:t>
      </w:r>
    </w:p>
    <w:p w14:paraId="7EA95F20" w14:textId="77777777" w:rsidR="00B10D51" w:rsidRPr="00B10D51" w:rsidRDefault="00B10D51" w:rsidP="00B10D51">
      <w:pPr>
        <w:pStyle w:val="ListParagraph"/>
        <w:tabs>
          <w:tab w:val="left" w:pos="640"/>
        </w:tabs>
        <w:ind w:left="360"/>
        <w:jc w:val="center"/>
        <w:rPr>
          <w:rFonts w:ascii="Times New Roman" w:hAnsi="Times New Roman"/>
          <w:color w:val="1C1C1C"/>
          <w:sz w:val="24"/>
          <w:szCs w:val="24"/>
          <w:shd w:val="clear" w:color="auto" w:fill="FFFFFF"/>
        </w:rPr>
      </w:pPr>
      <w:r w:rsidRPr="00B10D51">
        <w:rPr>
          <w:rFonts w:ascii="Times New Roman" w:hAnsi="Times New Roman"/>
          <w:noProof/>
          <w:sz w:val="24"/>
          <w:szCs w:val="24"/>
          <w:shd w:val="clear" w:color="auto" w:fill="FFFFFF"/>
        </w:rPr>
        <w:lastRenderedPageBreak/>
        <w:drawing>
          <wp:inline distT="0" distB="0" distL="0" distR="0" wp14:anchorId="730F3654" wp14:editId="29A4394A">
            <wp:extent cx="4458745" cy="884903"/>
            <wp:effectExtent l="0" t="0" r="0" b="4445"/>
            <wp:docPr id="1032947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947409" name=""/>
                    <pic:cNvPicPr/>
                  </pic:nvPicPr>
                  <pic:blipFill>
                    <a:blip r:embed="rId11"/>
                    <a:stretch>
                      <a:fillRect/>
                    </a:stretch>
                  </pic:blipFill>
                  <pic:spPr>
                    <a:xfrm>
                      <a:off x="0" y="0"/>
                      <a:ext cx="4588441" cy="910643"/>
                    </a:xfrm>
                    <a:prstGeom prst="rect">
                      <a:avLst/>
                    </a:prstGeom>
                  </pic:spPr>
                </pic:pic>
              </a:graphicData>
            </a:graphic>
          </wp:inline>
        </w:drawing>
      </w:r>
    </w:p>
    <w:p w14:paraId="3C101F34" w14:textId="5FFA57DF" w:rsidR="001856AA" w:rsidRPr="00B10D51" w:rsidRDefault="00B10D51" w:rsidP="00B10D51">
      <w:pPr>
        <w:pStyle w:val="ListParagraph"/>
        <w:tabs>
          <w:tab w:val="left" w:pos="640"/>
        </w:tabs>
        <w:spacing w:before="120" w:after="120"/>
        <w:ind w:left="360"/>
        <w:jc w:val="center"/>
        <w:rPr>
          <w:rFonts w:hint="eastAsia"/>
          <w:color w:val="1C1C1C"/>
          <w:shd w:val="clear" w:color="auto" w:fill="FFFFFF"/>
        </w:rPr>
      </w:pPr>
      <w:r w:rsidRPr="00B10D51">
        <w:rPr>
          <w:rFonts w:ascii="Times New Roman" w:hAnsi="Times New Roman"/>
          <w:color w:val="1C1C1C"/>
          <w:sz w:val="24"/>
          <w:szCs w:val="24"/>
          <w:shd w:val="clear" w:color="auto" w:fill="FFFFFF"/>
        </w:rPr>
        <w:t xml:space="preserve">Figure </w:t>
      </w:r>
      <w:r>
        <w:rPr>
          <w:rFonts w:ascii="Times New Roman" w:hAnsi="Times New Roman"/>
          <w:color w:val="1C1C1C"/>
          <w:sz w:val="24"/>
          <w:szCs w:val="24"/>
          <w:shd w:val="clear" w:color="auto" w:fill="FFFFFF"/>
        </w:rPr>
        <w:t>1</w:t>
      </w:r>
      <w:r w:rsidRPr="00B10D51">
        <w:rPr>
          <w:rFonts w:ascii="Times New Roman" w:hAnsi="Times New Roman"/>
          <w:color w:val="1C1C1C"/>
          <w:sz w:val="24"/>
          <w:szCs w:val="24"/>
          <w:shd w:val="clear" w:color="auto" w:fill="FFFFFF"/>
        </w:rPr>
        <w:t>: Example of UL transmission gap</w:t>
      </w:r>
    </w:p>
    <w:p w14:paraId="0AF3E12F" w14:textId="3AB5B746" w:rsidR="00926583" w:rsidRPr="00407B2A" w:rsidRDefault="00926583" w:rsidP="00350776">
      <w:pPr>
        <w:pStyle w:val="ListParagraph"/>
        <w:numPr>
          <w:ilvl w:val="0"/>
          <w:numId w:val="58"/>
        </w:numPr>
        <w:spacing w:before="120" w:after="120"/>
        <w:jc w:val="both"/>
        <w:rPr>
          <w:rFonts w:ascii="Times New Roman" w:hAnsi="Times New Roman"/>
          <w:sz w:val="24"/>
          <w:szCs w:val="24"/>
        </w:rPr>
      </w:pPr>
      <w:r w:rsidRPr="00926583">
        <w:rPr>
          <w:rFonts w:ascii="Times New Roman" w:eastAsia="Times New Roman" w:hAnsi="Times New Roman"/>
          <w:sz w:val="24"/>
          <w:szCs w:val="24"/>
        </w:rPr>
        <w:t>TDM DMRS that are muted</w:t>
      </w:r>
      <w:r w:rsidRPr="00407B2A">
        <w:rPr>
          <w:rFonts w:ascii="Times New Roman" w:hAnsi="Times New Roman"/>
          <w:color w:val="1C1C1C"/>
          <w:sz w:val="24"/>
          <w:szCs w:val="24"/>
          <w:shd w:val="clear" w:color="auto" w:fill="FFFFFF"/>
        </w:rPr>
        <w:t xml:space="preserve"> </w:t>
      </w:r>
    </w:p>
    <w:p w14:paraId="4BF8187E" w14:textId="69E6DE91" w:rsidR="00926583" w:rsidRPr="00926583" w:rsidRDefault="00926583" w:rsidP="00350776">
      <w:pPr>
        <w:spacing w:before="120" w:after="120"/>
        <w:ind w:left="360"/>
        <w:jc w:val="both"/>
      </w:pPr>
      <w:r>
        <w:t xml:space="preserve">For </w:t>
      </w:r>
      <w:proofErr w:type="spellStart"/>
      <w:r>
        <w:t>TDMed</w:t>
      </w:r>
      <w:proofErr w:type="spellEnd"/>
      <w:r>
        <w:t xml:space="preserve"> DMRS pattern, to keep the DMRS are orthogonal among paired UEs, some DMRS are muted or blanked. </w:t>
      </w:r>
      <w:r w:rsidR="00864097">
        <w:t xml:space="preserve">After muting the DMRS, the distance between DMRSs is 14symbols or 1ms for 15kHz SCS, and 14 symbols or 4ms for 3.75kHz SCS. The phase rotation impacts on channel estimation needs to be evaluated further according to the agreed assumptions in last meeting. </w:t>
      </w:r>
    </w:p>
    <w:p w14:paraId="16705F0F" w14:textId="76E159EA" w:rsidR="00864097" w:rsidRPr="00407B2A" w:rsidRDefault="00864097" w:rsidP="00350776">
      <w:pPr>
        <w:pStyle w:val="ListParagraph"/>
        <w:numPr>
          <w:ilvl w:val="0"/>
          <w:numId w:val="58"/>
        </w:numPr>
        <w:spacing w:before="120" w:after="120"/>
        <w:jc w:val="both"/>
        <w:rPr>
          <w:rFonts w:ascii="Times New Roman" w:hAnsi="Times New Roman"/>
          <w:sz w:val="24"/>
          <w:szCs w:val="24"/>
        </w:rPr>
      </w:pPr>
      <w:r w:rsidRPr="00926583">
        <w:rPr>
          <w:rFonts w:ascii="Times New Roman" w:eastAsia="Times New Roman" w:hAnsi="Times New Roman"/>
          <w:sz w:val="24"/>
          <w:szCs w:val="24"/>
        </w:rPr>
        <w:t>Guard periods for 3.75kHz UL transmissions</w:t>
      </w:r>
      <w:r w:rsidRPr="00407B2A">
        <w:rPr>
          <w:rFonts w:ascii="Times New Roman" w:hAnsi="Times New Roman"/>
          <w:color w:val="1C1C1C"/>
          <w:sz w:val="24"/>
          <w:szCs w:val="24"/>
          <w:shd w:val="clear" w:color="auto" w:fill="FFFFFF"/>
        </w:rPr>
        <w:t xml:space="preserve"> </w:t>
      </w:r>
    </w:p>
    <w:p w14:paraId="370CCDBB" w14:textId="2CD7DB69" w:rsidR="0067301A" w:rsidRDefault="00864097" w:rsidP="00350776">
      <w:pPr>
        <w:spacing w:before="120" w:after="120"/>
        <w:ind w:left="360"/>
        <w:jc w:val="both"/>
        <w:rPr>
          <w:rFonts w:eastAsia="DengXian"/>
          <w:bCs/>
          <w:szCs w:val="21"/>
        </w:rPr>
      </w:pPr>
      <w:r>
        <w:t>The guard period in one slot is 2304Ts or 0.075ms in a 3.75kHz SCS slot</w:t>
      </w:r>
      <w:r w:rsidR="0067301A">
        <w:t xml:space="preserve">. As RAN4 indicated in Rel-17 coverage enhancement work item that phase continuity </w:t>
      </w:r>
      <w:r w:rsidR="00350776">
        <w:t>is</w:t>
      </w:r>
      <w:r w:rsidR="0067301A">
        <w:t xml:space="preserve"> assumed if </w:t>
      </w:r>
      <w:r w:rsidR="0067301A">
        <w:rPr>
          <w:rFonts w:eastAsia="DengXian"/>
          <w:bCs/>
          <w:szCs w:val="21"/>
        </w:rPr>
        <w:t>g</w:t>
      </w:r>
      <w:r w:rsidR="0067301A" w:rsidRPr="00645735">
        <w:rPr>
          <w:rFonts w:eastAsia="DengXian"/>
          <w:bCs/>
          <w:szCs w:val="21"/>
        </w:rPr>
        <w:t>ap between two PUSCH/PUCCH transmission</w:t>
      </w:r>
      <w:r w:rsidR="00350776">
        <w:rPr>
          <w:rFonts w:eastAsia="DengXian"/>
          <w:bCs/>
          <w:szCs w:val="21"/>
        </w:rPr>
        <w:t xml:space="preserve">s does </w:t>
      </w:r>
      <w:r w:rsidR="00350776" w:rsidRPr="00350776">
        <w:rPr>
          <w:rFonts w:eastAsia="DengXian"/>
          <w:bCs/>
          <w:szCs w:val="21"/>
        </w:rPr>
        <w:t xml:space="preserve">not </w:t>
      </w:r>
      <w:r w:rsidR="0067301A" w:rsidRPr="00645735">
        <w:rPr>
          <w:rFonts w:eastAsia="DengXian"/>
          <w:bCs/>
          <w:szCs w:val="21"/>
        </w:rPr>
        <w:t>exceeds 13 symbols</w:t>
      </w:r>
      <w:r w:rsidR="0067301A">
        <w:rPr>
          <w:rFonts w:eastAsia="DengXian"/>
          <w:bCs/>
          <w:szCs w:val="21"/>
        </w:rPr>
        <w:t>. This 2304Ts gap will not impact the phase continuity in OCC design.</w:t>
      </w:r>
    </w:p>
    <w:p w14:paraId="790F413E" w14:textId="557BD3F1" w:rsidR="009839C7" w:rsidRPr="009839C7" w:rsidRDefault="009839C7" w:rsidP="009839C7">
      <w:pPr>
        <w:spacing w:before="120" w:after="120"/>
        <w:jc w:val="both"/>
        <w:rPr>
          <w:rFonts w:eastAsia="Calibri"/>
          <w:i/>
          <w:iCs/>
        </w:rPr>
      </w:pPr>
      <w:r w:rsidRPr="009839C7">
        <w:rPr>
          <w:b/>
          <w:bCs/>
          <w:i/>
          <w:iCs/>
          <w:u w:val="single"/>
        </w:rPr>
        <w:t>Observation</w:t>
      </w:r>
      <w:r w:rsidRPr="009839C7">
        <w:t xml:space="preserve">: </w:t>
      </w:r>
      <w:r w:rsidRPr="009839C7">
        <w:rPr>
          <w:i/>
          <w:iCs/>
        </w:rPr>
        <w:t>The following gaps do not impact the OCC design</w:t>
      </w:r>
      <w:r w:rsidR="00E5170E">
        <w:rPr>
          <w:i/>
          <w:iCs/>
        </w:rPr>
        <w:t xml:space="preserve"> for IoT-NTN</w:t>
      </w:r>
      <w:r w:rsidRPr="009839C7">
        <w:rPr>
          <w:i/>
          <w:iCs/>
        </w:rPr>
        <w:t>.</w:t>
      </w:r>
    </w:p>
    <w:p w14:paraId="51F9E219" w14:textId="7A63B338" w:rsidR="009839C7" w:rsidRPr="009839C7" w:rsidRDefault="009839C7" w:rsidP="007B6043">
      <w:pPr>
        <w:numPr>
          <w:ilvl w:val="0"/>
          <w:numId w:val="64"/>
        </w:numPr>
        <w:spacing w:before="120" w:after="120"/>
        <w:jc w:val="both"/>
        <w:rPr>
          <w:b/>
          <w:i/>
          <w:iCs/>
          <w:lang w:val="en-GB"/>
        </w:rPr>
      </w:pPr>
      <w:r w:rsidRPr="009839C7">
        <w:rPr>
          <w:i/>
          <w:iCs/>
          <w:color w:val="1C1C1C"/>
          <w:shd w:val="clear" w:color="auto" w:fill="FFFFFF"/>
        </w:rPr>
        <w:t>UL gaps for synchronization</w:t>
      </w:r>
    </w:p>
    <w:p w14:paraId="7B40E259" w14:textId="5E7F3AA6" w:rsidR="009839C7" w:rsidRPr="009839C7" w:rsidRDefault="009839C7" w:rsidP="007B6043">
      <w:pPr>
        <w:numPr>
          <w:ilvl w:val="0"/>
          <w:numId w:val="64"/>
        </w:numPr>
        <w:spacing w:before="120" w:after="120"/>
        <w:jc w:val="both"/>
        <w:rPr>
          <w:bCs/>
          <w:i/>
          <w:iCs/>
          <w:lang w:val="en-GB"/>
        </w:rPr>
      </w:pPr>
      <w:r w:rsidRPr="009839C7">
        <w:rPr>
          <w:bCs/>
          <w:i/>
          <w:iCs/>
          <w:lang w:val="en-GB"/>
        </w:rPr>
        <w:t>TDM DMRS that are muted</w:t>
      </w:r>
    </w:p>
    <w:p w14:paraId="151245DF" w14:textId="374F5990" w:rsidR="009839C7" w:rsidRPr="007B6043" w:rsidRDefault="009839C7" w:rsidP="007B6043">
      <w:pPr>
        <w:numPr>
          <w:ilvl w:val="0"/>
          <w:numId w:val="64"/>
        </w:numPr>
        <w:spacing w:before="120" w:after="120"/>
        <w:jc w:val="both"/>
        <w:rPr>
          <w:bCs/>
          <w:i/>
          <w:iCs/>
          <w:lang w:val="en-GB"/>
        </w:rPr>
      </w:pPr>
      <w:r w:rsidRPr="009839C7">
        <w:rPr>
          <w:bCs/>
          <w:i/>
          <w:iCs/>
          <w:lang w:val="en-GB"/>
        </w:rPr>
        <w:t>Guard periods for 3.75kHz UL transmissions</w:t>
      </w:r>
    </w:p>
    <w:p w14:paraId="3BE796E8" w14:textId="794F1F29" w:rsidR="008966CB" w:rsidRPr="00407B2A" w:rsidRDefault="00407B2A" w:rsidP="00350776">
      <w:pPr>
        <w:pStyle w:val="ListParagraph"/>
        <w:numPr>
          <w:ilvl w:val="0"/>
          <w:numId w:val="58"/>
        </w:numPr>
        <w:spacing w:before="120" w:after="120"/>
        <w:jc w:val="both"/>
        <w:rPr>
          <w:rFonts w:ascii="Times New Roman" w:hAnsi="Times New Roman"/>
          <w:sz w:val="24"/>
          <w:szCs w:val="24"/>
        </w:rPr>
      </w:pPr>
      <w:r>
        <w:rPr>
          <w:rFonts w:ascii="Times New Roman" w:hAnsi="Times New Roman"/>
          <w:color w:val="1C1C1C"/>
          <w:sz w:val="24"/>
          <w:szCs w:val="24"/>
          <w:shd w:val="clear" w:color="auto" w:fill="FFFFFF"/>
        </w:rPr>
        <w:t>Gaps around NPRACH occasions</w:t>
      </w:r>
    </w:p>
    <w:p w14:paraId="23D0904A" w14:textId="4A57146F" w:rsidR="00350776" w:rsidRDefault="00F33398" w:rsidP="00350776">
      <w:pPr>
        <w:spacing w:before="120" w:after="120"/>
        <w:ind w:left="360"/>
        <w:jc w:val="both"/>
      </w:pPr>
      <w:r>
        <w:t>As indicated by the spec</w:t>
      </w:r>
      <w:r w:rsidR="00350776">
        <w:t>ification</w:t>
      </w:r>
      <w:r w:rsidR="000722A6">
        <w:t xml:space="preserve"> 36.211</w:t>
      </w:r>
      <w:r>
        <w:t xml:space="preserve">, </w:t>
      </w:r>
      <w:r w:rsidR="00350776" w:rsidRPr="00350776">
        <w:t>the NPUSCH transmission will be delayed in the event of a collision with NPRAC</w:t>
      </w:r>
      <w:r w:rsidR="00350776">
        <w:t>H</w:t>
      </w:r>
      <w:r>
        <w:t xml:space="preserve">. </w:t>
      </w:r>
    </w:p>
    <w:tbl>
      <w:tblPr>
        <w:tblStyle w:val="TableGrid"/>
        <w:tblW w:w="0" w:type="auto"/>
        <w:tblInd w:w="360" w:type="dxa"/>
        <w:tblLook w:val="04A0" w:firstRow="1" w:lastRow="0" w:firstColumn="1" w:lastColumn="0" w:noHBand="0" w:noVBand="1"/>
      </w:tblPr>
      <w:tblGrid>
        <w:gridCol w:w="9269"/>
      </w:tblGrid>
      <w:tr w:rsidR="000722A6" w14:paraId="374AAA15" w14:textId="77777777" w:rsidTr="000722A6">
        <w:tc>
          <w:tcPr>
            <w:tcW w:w="9269" w:type="dxa"/>
          </w:tcPr>
          <w:p w14:paraId="4432D6A9" w14:textId="77777777" w:rsidR="000722A6" w:rsidRDefault="000722A6" w:rsidP="000722A6">
            <w:r w:rsidRPr="005E0144">
              <w:t xml:space="preserve">If a mapping to </w:t>
            </w:r>
            <w:r w:rsidR="0082696D" w:rsidRPr="005E0144">
              <w:rPr>
                <w:noProof/>
                <w:position w:val="-10"/>
              </w:rPr>
              <w:object w:dxaOrig="499" w:dyaOrig="300" w14:anchorId="720107B1">
                <v:shape id="_x0000_i1031" type="#_x0000_t75" alt="" style="width:28.45pt;height:14.05pt;mso-width-percent:0;mso-height-percent:0;mso-width-percent:0;mso-height-percent:0" o:ole="">
                  <v:imagedata r:id="rId12" o:title=""/>
                </v:shape>
                <o:OLEObject Type="Embed" ProgID="Equation.3" ShapeID="_x0000_i1031" DrawAspect="Content" ObjectID="_1800461443" r:id="rId13"/>
              </w:object>
            </w:r>
            <w:r w:rsidRPr="005E0144">
              <w:t xml:space="preserve"> slots or a repetition of the mapping contains a resource element which overlaps with </w:t>
            </w:r>
          </w:p>
          <w:p w14:paraId="6D61D7C0" w14:textId="77777777" w:rsidR="000722A6" w:rsidRDefault="000722A6" w:rsidP="000722A6">
            <w:pPr>
              <w:pStyle w:val="B1"/>
              <w:rPr>
                <w:lang w:eastAsia="zh-CN"/>
              </w:rPr>
            </w:pPr>
            <w:r>
              <w:rPr>
                <w:lang w:eastAsia="zh-CN"/>
              </w:rPr>
              <w:t>-</w:t>
            </w:r>
            <w:r>
              <w:rPr>
                <w:lang w:eastAsia="zh-CN"/>
              </w:rPr>
              <w:tab/>
            </w:r>
            <w:r w:rsidRPr="005E0144">
              <w:rPr>
                <w:lang w:eastAsia="zh-CN"/>
              </w:rPr>
              <w:t xml:space="preserve">any configured NPRACH resource according to </w:t>
            </w:r>
            <w:proofErr w:type="spellStart"/>
            <w:r>
              <w:rPr>
                <w:i/>
                <w:lang w:eastAsia="zh-CN"/>
              </w:rPr>
              <w:t>nprach-ParametersList</w:t>
            </w:r>
            <w:proofErr w:type="spellEnd"/>
            <w:r>
              <w:rPr>
                <w:i/>
                <w:lang w:eastAsia="zh-CN"/>
              </w:rPr>
              <w:t xml:space="preserve"> </w:t>
            </w:r>
            <w:r>
              <w:rPr>
                <w:rFonts w:hint="eastAsia"/>
                <w:lang w:eastAsia="zh-CN"/>
              </w:rPr>
              <w:t xml:space="preserve">in </w:t>
            </w:r>
            <w:r>
              <w:rPr>
                <w:i/>
              </w:rPr>
              <w:t>SystemInformationBlockType2-NB</w:t>
            </w:r>
            <w:r w:rsidRPr="005E0144">
              <w:rPr>
                <w:lang w:eastAsia="zh-CN"/>
              </w:rPr>
              <w:t xml:space="preserve">, </w:t>
            </w:r>
            <w:r>
              <w:rPr>
                <w:lang w:eastAsia="zh-CN"/>
              </w:rPr>
              <w:t xml:space="preserve">or </w:t>
            </w:r>
          </w:p>
          <w:p w14:paraId="249CF1BA" w14:textId="6267CA87" w:rsidR="000722A6" w:rsidRDefault="000722A6" w:rsidP="000722A6">
            <w:pPr>
              <w:pStyle w:val="B1"/>
              <w:rPr>
                <w:lang w:eastAsia="zh-CN"/>
              </w:rPr>
            </w:pPr>
            <w:r>
              <w:rPr>
                <w:lang w:eastAsia="zh-CN"/>
              </w:rPr>
              <w:t>-</w:t>
            </w:r>
            <w:r>
              <w:rPr>
                <w:lang w:eastAsia="zh-CN"/>
              </w:rPr>
              <w:tab/>
            </w:r>
            <w:r>
              <w:rPr>
                <w:lang w:eastAsia="zh-CN"/>
              </w:rPr>
              <w:t>……</w:t>
            </w:r>
          </w:p>
          <w:p w14:paraId="33F2255E" w14:textId="77777777" w:rsidR="000722A6" w:rsidRPr="005E0144" w:rsidRDefault="000722A6" w:rsidP="000722A6">
            <w:r>
              <w:t>then,</w:t>
            </w:r>
          </w:p>
          <w:p w14:paraId="6B9054D9" w14:textId="77777777" w:rsidR="000722A6" w:rsidRPr="005E0144" w:rsidRDefault="000722A6" w:rsidP="000722A6">
            <w:pPr>
              <w:pStyle w:val="B1"/>
              <w:rPr>
                <w:lang w:eastAsia="zh-CN"/>
              </w:rPr>
            </w:pPr>
            <w:r w:rsidRPr="005E0144">
              <w:rPr>
                <w:lang w:eastAsia="zh-CN"/>
              </w:rPr>
              <w:t>-</w:t>
            </w:r>
            <w:r w:rsidRPr="005E0144">
              <w:rPr>
                <w:lang w:eastAsia="zh-CN"/>
              </w:rPr>
              <w:tab/>
              <w:t xml:space="preserve">for </w:t>
            </w:r>
            <w:r w:rsidR="0082696D" w:rsidRPr="005E0144">
              <w:rPr>
                <w:noProof/>
                <w:position w:val="-10"/>
              </w:rPr>
              <w:object w:dxaOrig="1240" w:dyaOrig="300" w14:anchorId="517F3475">
                <v:shape id="_x0000_i1030" type="#_x0000_t75" alt="" style="width:64.8pt;height:14.05pt;mso-width-percent:0;mso-height-percent:0;mso-width-percent:0;mso-height-percent:0" o:ole="">
                  <v:imagedata r:id="rId14" o:title=""/>
                </v:shape>
                <o:OLEObject Type="Embed" ProgID="Equation.3" ShapeID="_x0000_i1030" DrawAspect="Content" ObjectID="_1800461444" r:id="rId15"/>
              </w:object>
            </w:r>
            <w:r w:rsidRPr="005E0144">
              <w:rPr>
                <w:lang w:eastAsia="zh-CN"/>
              </w:rPr>
              <w:t xml:space="preserve"> the NPUSCH transmission in overlapped</w:t>
            </w:r>
            <w:r w:rsidR="0082696D" w:rsidRPr="005E0144">
              <w:rPr>
                <w:noProof/>
                <w:position w:val="-10"/>
              </w:rPr>
              <w:object w:dxaOrig="499" w:dyaOrig="300" w14:anchorId="2C913182">
                <v:shape id="_x0000_i1029" type="#_x0000_t75" alt="" style="width:28.45pt;height:14.05pt;mso-width-percent:0;mso-height-percent:0;mso-width-percent:0;mso-height-percent:0" o:ole="">
                  <v:imagedata r:id="rId12" o:title=""/>
                </v:shape>
                <o:OLEObject Type="Embed" ProgID="Equation.3" ShapeID="_x0000_i1029" DrawAspect="Content" ObjectID="_1800461445" r:id="rId16"/>
              </w:object>
            </w:r>
            <w:r w:rsidRPr="005E0144">
              <w:t xml:space="preserve"> </w:t>
            </w:r>
            <w:r w:rsidRPr="005E0144">
              <w:rPr>
                <w:lang w:eastAsia="zh-CN"/>
              </w:rPr>
              <w:t xml:space="preserve">slots </w:t>
            </w:r>
            <w:proofErr w:type="gramStart"/>
            <w:r w:rsidRPr="005E0144">
              <w:rPr>
                <w:lang w:eastAsia="zh-CN"/>
              </w:rPr>
              <w:t>is</w:t>
            </w:r>
            <w:proofErr w:type="gramEnd"/>
            <w:r w:rsidRPr="005E0144">
              <w:rPr>
                <w:lang w:eastAsia="zh-CN"/>
              </w:rPr>
              <w:t xml:space="preserve"> postponed until the next </w:t>
            </w:r>
            <w:r w:rsidR="0082696D" w:rsidRPr="005E0144">
              <w:rPr>
                <w:noProof/>
                <w:position w:val="-10"/>
              </w:rPr>
              <w:object w:dxaOrig="499" w:dyaOrig="300" w14:anchorId="005C5A91">
                <v:shape id="_x0000_i1028" type="#_x0000_t75" alt="" style="width:28.45pt;height:14.05pt;mso-width-percent:0;mso-height-percent:0;mso-width-percent:0;mso-height-percent:0" o:ole="">
                  <v:imagedata r:id="rId12" o:title=""/>
                </v:shape>
                <o:OLEObject Type="Embed" ProgID="Equation.3" ShapeID="_x0000_i1028" DrawAspect="Content" ObjectID="_1800461446" r:id="rId17"/>
              </w:object>
            </w:r>
            <w:r w:rsidRPr="005E0144">
              <w:rPr>
                <w:lang w:eastAsia="zh-CN"/>
              </w:rPr>
              <w:t xml:space="preserve"> slots not overlapping with any configured NPRACH resource. </w:t>
            </w:r>
          </w:p>
          <w:p w14:paraId="2D01C0B5" w14:textId="2575B9C0" w:rsidR="000722A6" w:rsidRDefault="000722A6" w:rsidP="000722A6">
            <w:pPr>
              <w:pStyle w:val="B1"/>
              <w:rPr>
                <w:lang w:eastAsia="zh-CN"/>
              </w:rPr>
            </w:pPr>
            <w:r w:rsidRPr="005E0144">
              <w:rPr>
                <w:lang w:eastAsia="zh-CN"/>
              </w:rPr>
              <w:t>-</w:t>
            </w:r>
            <w:r w:rsidRPr="005E0144">
              <w:rPr>
                <w:lang w:eastAsia="zh-CN"/>
              </w:rPr>
              <w:tab/>
              <w:t xml:space="preserve">for </w:t>
            </w:r>
            <w:r w:rsidR="0082696D" w:rsidRPr="005E0144">
              <w:rPr>
                <w:noProof/>
                <w:position w:val="-10"/>
              </w:rPr>
              <w:object w:dxaOrig="1080" w:dyaOrig="300" w14:anchorId="314499AD">
                <v:shape id="_x0000_i1027" type="#_x0000_t75" alt="" style="width:57.95pt;height:14.05pt;mso-width-percent:0;mso-height-percent:0;mso-width-percent:0;mso-height-percent:0" o:ole="">
                  <v:imagedata r:id="rId18" o:title=""/>
                </v:shape>
                <o:OLEObject Type="Embed" ProgID="Equation.3" ShapeID="_x0000_i1027" DrawAspect="Content" ObjectID="_1800461447" r:id="rId19"/>
              </w:object>
            </w:r>
            <w:r w:rsidRPr="005E0144">
              <w:rPr>
                <w:lang w:eastAsia="zh-CN"/>
              </w:rPr>
              <w:t xml:space="preserve"> the NPUSCH transmission in overlapped </w:t>
            </w:r>
            <w:r w:rsidR="0082696D" w:rsidRPr="005E0144">
              <w:rPr>
                <w:noProof/>
                <w:position w:val="-10"/>
              </w:rPr>
              <w:object w:dxaOrig="499" w:dyaOrig="300" w14:anchorId="34108502">
                <v:shape id="_x0000_i1026" type="#_x0000_t75" alt="" style="width:28.45pt;height:14.05pt;mso-width-percent:0;mso-height-percent:0;mso-width-percent:0;mso-height-percent:0" o:ole="">
                  <v:imagedata r:id="rId12" o:title=""/>
                </v:shape>
                <o:OLEObject Type="Embed" ProgID="Equation.3" ShapeID="_x0000_i1026" DrawAspect="Content" ObjectID="_1800461448" r:id="rId20"/>
              </w:object>
            </w:r>
            <w:r w:rsidRPr="005E0144">
              <w:t xml:space="preserve"> </w:t>
            </w:r>
            <w:r w:rsidRPr="005E0144">
              <w:rPr>
                <w:lang w:eastAsia="zh-CN"/>
              </w:rPr>
              <w:t xml:space="preserve">slots is postponed until the next </w:t>
            </w:r>
            <w:r w:rsidR="0082696D" w:rsidRPr="005E0144">
              <w:rPr>
                <w:noProof/>
                <w:position w:val="-10"/>
              </w:rPr>
              <w:object w:dxaOrig="499" w:dyaOrig="300" w14:anchorId="2EA5DF25">
                <v:shape id="_x0000_i1025" type="#_x0000_t75" alt="" style="width:28.45pt;height:14.05pt;mso-width-percent:0;mso-height-percent:0;mso-width-percent:0;mso-height-percent:0" o:ole="">
                  <v:imagedata r:id="rId12" o:title=""/>
                </v:shape>
                <o:OLEObject Type="Embed" ProgID="Equation.3" ShapeID="_x0000_i1025" DrawAspect="Content" ObjectID="_1800461449" r:id="rId21"/>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Pr>
                <w:lang w:eastAsia="zh-CN"/>
              </w:rPr>
              <w:t xml:space="preserve"> </w:t>
            </w:r>
            <w:r w:rsidRPr="0098310E">
              <w:fldChar w:fldCharType="begin"/>
            </w:r>
            <w:r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8310E">
              <w:instrText xml:space="preserve"> </w:instrText>
            </w:r>
            <w:r w:rsidRPr="0098310E">
              <w:fldChar w:fldCharType="end"/>
            </w:r>
            <w:r w:rsidRPr="005E0144">
              <w:rPr>
                <w:lang w:eastAsia="zh-CN"/>
              </w:rPr>
              <w:t>and not overlapping with any configured NPRACH resource.</w:t>
            </w:r>
          </w:p>
        </w:tc>
      </w:tr>
    </w:tbl>
    <w:p w14:paraId="13C628F2" w14:textId="09712451" w:rsidR="000722A6" w:rsidRDefault="000722A6" w:rsidP="00350776">
      <w:pPr>
        <w:spacing w:before="120" w:after="120"/>
        <w:ind w:left="360"/>
        <w:jc w:val="both"/>
      </w:pPr>
      <w:r>
        <w:t xml:space="preserve">For 15kHz </w:t>
      </w:r>
      <w:r w:rsidR="0051111F">
        <w:t xml:space="preserve">SCS </w:t>
      </w:r>
      <w:r>
        <w:t xml:space="preserve">NPUSCH transmission, </w:t>
      </w:r>
      <w:r w:rsidR="00E04590">
        <w:t xml:space="preserve">if </w:t>
      </w:r>
      <w:r>
        <w:t xml:space="preserve">the transmission </w:t>
      </w:r>
      <w:r w:rsidR="00E04590">
        <w:t>overlaps with NPRACH resource, it</w:t>
      </w:r>
      <w:r>
        <w:t xml:space="preserve"> is postponed</w:t>
      </w:r>
      <w:r w:rsidR="00FA01A9">
        <w:t>,</w:t>
      </w:r>
      <w:r>
        <w:t xml:space="preserve"> and restart form the first slot of a subframe</w:t>
      </w:r>
      <w:r w:rsidR="00FA01A9">
        <w:t xml:space="preserve"> after the gap</w:t>
      </w:r>
      <w:r>
        <w:t xml:space="preserve">. </w:t>
      </w:r>
      <w:r w:rsidR="00E04590">
        <w:t xml:space="preserve">Since we have </w:t>
      </w:r>
      <w:r>
        <w:t xml:space="preserve">agreed </w:t>
      </w:r>
      <w:r w:rsidR="00E04590">
        <w:t>that</w:t>
      </w:r>
      <w:r>
        <w:t xml:space="preserve"> </w:t>
      </w:r>
      <w:r w:rsidR="00E04590">
        <w:t xml:space="preserve">the </w:t>
      </w:r>
      <w:r>
        <w:t xml:space="preserve">OCC length of 2 is supported and OCC spreading </w:t>
      </w:r>
      <w:r w:rsidR="0051111F">
        <w:t xml:space="preserve">is applied </w:t>
      </w:r>
      <w:r>
        <w:t xml:space="preserve">per slot. </w:t>
      </w:r>
      <w:r w:rsidR="0051111F">
        <w:t>Therefore, NPRACH gap has no impacts on OCC orthogonality.</w:t>
      </w:r>
    </w:p>
    <w:p w14:paraId="729C6F33" w14:textId="56898775" w:rsidR="000722A6" w:rsidRDefault="0051111F" w:rsidP="00350776">
      <w:pPr>
        <w:spacing w:before="120" w:after="120"/>
        <w:ind w:left="360"/>
        <w:jc w:val="both"/>
      </w:pPr>
      <w:r>
        <w:lastRenderedPageBreak/>
        <w:t xml:space="preserve">For 3.75kHz SCS NPUSCH transmission, the </w:t>
      </w:r>
      <w:r w:rsidR="00E04590">
        <w:t xml:space="preserve">overlapped </w:t>
      </w:r>
      <w:r>
        <w:t xml:space="preserve">transmission is </w:t>
      </w:r>
      <w:r>
        <w:t xml:space="preserve">postponed </w:t>
      </w:r>
      <w:r w:rsidR="00E04590">
        <w:t>on a per-</w:t>
      </w:r>
      <w:r>
        <w:t>slot</w:t>
      </w:r>
      <w:r w:rsidR="00E04590">
        <w:t xml:space="preserve"> basis</w:t>
      </w:r>
      <w:r>
        <w:t xml:space="preserve">. </w:t>
      </w:r>
      <w:r w:rsidR="00E04590">
        <w:t>However, t</w:t>
      </w:r>
      <w:r>
        <w:t>he two slots with the same OCC sequence index may be separated by the</w:t>
      </w:r>
      <w:r w:rsidR="00E04590">
        <w:t xml:space="preserve"> NPRACH</w:t>
      </w:r>
      <w:r>
        <w:t xml:space="preserve"> gap</w:t>
      </w:r>
      <w:r w:rsidR="00E04590">
        <w:t>, which can impact</w:t>
      </w:r>
      <w:r w:rsidR="00463918">
        <w:t xml:space="preserve"> </w:t>
      </w:r>
      <w:r>
        <w:t xml:space="preserve">OCC performance. </w:t>
      </w:r>
    </w:p>
    <w:p w14:paraId="16D5D6AF" w14:textId="78023495" w:rsidR="00E04590" w:rsidRPr="00F33398" w:rsidRDefault="00463918" w:rsidP="00350776">
      <w:pPr>
        <w:spacing w:before="120" w:after="120"/>
        <w:ind w:left="360"/>
        <w:jc w:val="both"/>
      </w:pPr>
      <w:r>
        <w:t>In</w:t>
      </w:r>
      <w:r w:rsidR="00E04590">
        <w:t xml:space="preserve"> case </w:t>
      </w:r>
      <w:r>
        <w:t>where</w:t>
      </w:r>
      <w:r w:rsidR="000722A6" w:rsidRPr="00350776">
        <w:t xml:space="preserve"> the OCC covering the NPUSCH transmission collides with NPRACH</w:t>
      </w:r>
      <w:r w:rsidR="000722A6">
        <w:t xml:space="preserve">, the </w:t>
      </w:r>
      <w:r>
        <w:t>entire</w:t>
      </w:r>
      <w:r w:rsidR="000722A6">
        <w:t xml:space="preserve"> NPUSCH transmissions covered by an OCC sequence shall be postponed</w:t>
      </w:r>
      <w:r w:rsidR="0051111F">
        <w:t xml:space="preserve"> </w:t>
      </w:r>
      <w:proofErr w:type="gramStart"/>
      <w:r w:rsidR="0051111F">
        <w:t>to avoid</w:t>
      </w:r>
      <w:proofErr w:type="gramEnd"/>
      <w:r w:rsidR="000722A6">
        <w:t xml:space="preserve"> </w:t>
      </w:r>
      <w:r w:rsidR="00E04590" w:rsidRPr="00E04590">
        <w:t>the impacts of the NPRACH gap</w:t>
      </w:r>
      <w:r w:rsidR="000722A6">
        <w:t>.</w:t>
      </w:r>
    </w:p>
    <w:p w14:paraId="10BF2D44" w14:textId="309AA4C8" w:rsidR="00407B2A" w:rsidRDefault="008E7255" w:rsidP="00350776">
      <w:pPr>
        <w:pStyle w:val="ListParagraph"/>
        <w:numPr>
          <w:ilvl w:val="0"/>
          <w:numId w:val="58"/>
        </w:numPr>
        <w:spacing w:before="120" w:after="120"/>
        <w:ind w:left="357" w:hanging="357"/>
        <w:jc w:val="both"/>
        <w:rPr>
          <w:rFonts w:ascii="Times New Roman" w:hAnsi="Times New Roman"/>
          <w:sz w:val="24"/>
          <w:szCs w:val="24"/>
        </w:rPr>
      </w:pPr>
      <w:r w:rsidRPr="008E7255">
        <w:rPr>
          <w:rFonts w:ascii="Times New Roman" w:hAnsi="Times New Roman"/>
          <w:bCs/>
          <w:sz w:val="24"/>
          <w:szCs w:val="24"/>
        </w:rPr>
        <w:t>UL timing adjustment gaps and segmentation</w:t>
      </w:r>
    </w:p>
    <w:p w14:paraId="4CC3A91A" w14:textId="7EF50BA4" w:rsidR="008E7255" w:rsidRDefault="00350776" w:rsidP="00350776">
      <w:pPr>
        <w:pStyle w:val="ListParagraph"/>
        <w:spacing w:before="120" w:after="120"/>
        <w:ind w:left="360"/>
        <w:jc w:val="both"/>
        <w:rPr>
          <w:rFonts w:ascii="Times New Roman" w:hAnsi="Times New Roman"/>
          <w:sz w:val="24"/>
          <w:szCs w:val="24"/>
        </w:rPr>
      </w:pPr>
      <w:r>
        <w:rPr>
          <w:rFonts w:ascii="Times New Roman" w:hAnsi="Times New Roman"/>
          <w:sz w:val="24"/>
          <w:szCs w:val="24"/>
        </w:rPr>
        <w:t>T</w:t>
      </w:r>
      <w:r w:rsidR="008E7255" w:rsidRPr="008E7255">
        <w:rPr>
          <w:rFonts w:ascii="Times New Roman" w:hAnsi="Times New Roman"/>
          <w:sz w:val="24"/>
          <w:szCs w:val="24"/>
        </w:rPr>
        <w:t xml:space="preserve">he UL segment and compensation gap is used for TA pre-compensation, </w:t>
      </w:r>
      <w:r>
        <w:rPr>
          <w:rFonts w:ascii="Times New Roman" w:hAnsi="Times New Roman"/>
          <w:sz w:val="24"/>
          <w:szCs w:val="24"/>
        </w:rPr>
        <w:t>the TA pre-compensation gap</w:t>
      </w:r>
      <w:r w:rsidR="008E7255" w:rsidRPr="008E7255">
        <w:rPr>
          <w:rFonts w:ascii="Times New Roman" w:hAnsi="Times New Roman"/>
          <w:sz w:val="24"/>
          <w:szCs w:val="24"/>
        </w:rPr>
        <w:t xml:space="preserve"> could be 1symbol, 1slot, or 2 slots. </w:t>
      </w:r>
      <w:r w:rsidR="008E7255">
        <w:rPr>
          <w:rFonts w:ascii="Times New Roman" w:hAnsi="Times New Roman"/>
          <w:sz w:val="24"/>
          <w:szCs w:val="24"/>
        </w:rPr>
        <w:t>E</w:t>
      </w:r>
      <w:r w:rsidR="008E7255" w:rsidRPr="008E7255">
        <w:rPr>
          <w:rFonts w:ascii="Times New Roman" w:hAnsi="Times New Roman"/>
          <w:sz w:val="24"/>
          <w:szCs w:val="24"/>
        </w:rPr>
        <w:t xml:space="preserve">ach NPUSCH segment could transmit </w:t>
      </w:r>
      <w:r w:rsidR="008A0C29">
        <w:rPr>
          <w:rFonts w:ascii="Times New Roman" w:hAnsi="Times New Roman"/>
          <w:sz w:val="24"/>
          <w:szCs w:val="24"/>
        </w:rPr>
        <w:t xml:space="preserve">with duration of </w:t>
      </w:r>
      <w:r w:rsidR="008E7255" w:rsidRPr="008E7255">
        <w:rPr>
          <w:rFonts w:ascii="Times New Roman" w:hAnsi="Times New Roman"/>
          <w:sz w:val="24"/>
          <w:szCs w:val="24"/>
        </w:rPr>
        <w:t>2ms, 4ms, up to 256ms.</w:t>
      </w:r>
      <w:r w:rsidR="008E7255">
        <w:rPr>
          <w:rFonts w:ascii="Times New Roman" w:hAnsi="Times New Roman"/>
          <w:sz w:val="24"/>
          <w:szCs w:val="24"/>
        </w:rPr>
        <w:t xml:space="preserve"> The UL timing adjustment gap will impact both slot-level OCC and symbol-level OCC which depends on the TA pre-compensation gap is symbol level or slot level.</w:t>
      </w:r>
    </w:p>
    <w:p w14:paraId="3AD99C4C" w14:textId="19CC9136" w:rsidR="008E7255" w:rsidRPr="008E7255" w:rsidRDefault="008E7255" w:rsidP="00350776">
      <w:pPr>
        <w:pStyle w:val="ListParagraph"/>
        <w:spacing w:before="120" w:after="120"/>
        <w:ind w:left="360"/>
        <w:jc w:val="both"/>
        <w:rPr>
          <w:rFonts w:ascii="Times New Roman" w:hAnsi="Times New Roman"/>
          <w:sz w:val="24"/>
          <w:szCs w:val="24"/>
        </w:rPr>
      </w:pPr>
      <w:r>
        <w:rPr>
          <w:rFonts w:ascii="Times New Roman" w:hAnsi="Times New Roman"/>
          <w:sz w:val="24"/>
          <w:szCs w:val="24"/>
        </w:rPr>
        <w:t xml:space="preserve">In principle, if the </w:t>
      </w:r>
      <w:r w:rsidR="004F4AB5">
        <w:rPr>
          <w:rFonts w:ascii="Times New Roman" w:hAnsi="Times New Roman"/>
          <w:sz w:val="24"/>
          <w:szCs w:val="24"/>
        </w:rPr>
        <w:t xml:space="preserve">performance of NPUSCH with </w:t>
      </w:r>
      <w:r>
        <w:rPr>
          <w:rFonts w:ascii="Times New Roman" w:hAnsi="Times New Roman"/>
          <w:sz w:val="24"/>
          <w:szCs w:val="24"/>
        </w:rPr>
        <w:t>OCC is impacted by TA pre-compensation gap, the whole PUSCH transmission</w:t>
      </w:r>
      <w:r w:rsidR="004F4AB5">
        <w:rPr>
          <w:rFonts w:ascii="Times New Roman" w:hAnsi="Times New Roman"/>
          <w:sz w:val="24"/>
          <w:szCs w:val="24"/>
        </w:rPr>
        <w:t>s</w:t>
      </w:r>
      <w:r>
        <w:rPr>
          <w:rFonts w:ascii="Times New Roman" w:hAnsi="Times New Roman"/>
          <w:sz w:val="24"/>
          <w:szCs w:val="24"/>
        </w:rPr>
        <w:t xml:space="preserve"> covering by a</w:t>
      </w:r>
      <w:r w:rsidR="008A0C29">
        <w:rPr>
          <w:rFonts w:ascii="Times New Roman" w:hAnsi="Times New Roman"/>
          <w:sz w:val="24"/>
          <w:szCs w:val="24"/>
        </w:rPr>
        <w:t>n</w:t>
      </w:r>
      <w:r>
        <w:rPr>
          <w:rFonts w:ascii="Times New Roman" w:hAnsi="Times New Roman"/>
          <w:sz w:val="24"/>
          <w:szCs w:val="24"/>
        </w:rPr>
        <w:t xml:space="preserve"> OCC sequence shall be dropped.</w:t>
      </w:r>
    </w:p>
    <w:p w14:paraId="3042F9D5" w14:textId="0D6D3DA8" w:rsidR="00572655" w:rsidRPr="00936C99" w:rsidRDefault="00572655" w:rsidP="00936C99">
      <w:pPr>
        <w:rPr>
          <w:bCs/>
          <w:i/>
          <w:iCs/>
        </w:rPr>
      </w:pPr>
      <w:r w:rsidRPr="00EF7107">
        <w:rPr>
          <w:b/>
          <w:bCs/>
          <w:i/>
          <w:iCs/>
          <w:u w:val="single"/>
        </w:rPr>
        <w:t xml:space="preserve">Proposal </w:t>
      </w:r>
      <w:r w:rsidR="009A5A21">
        <w:rPr>
          <w:rFonts w:hint="eastAsia"/>
          <w:b/>
          <w:bCs/>
          <w:i/>
          <w:iCs/>
          <w:u w:val="single"/>
        </w:rPr>
        <w:t>4</w:t>
      </w:r>
      <w:r w:rsidRPr="00EF7107">
        <w:rPr>
          <w:i/>
          <w:iCs/>
        </w:rPr>
        <w:t xml:space="preserve">: </w:t>
      </w:r>
      <w:r w:rsidRPr="004F4AB5">
        <w:rPr>
          <w:i/>
          <w:iCs/>
        </w:rPr>
        <w:t>RAN1 to study</w:t>
      </w:r>
      <w:r w:rsidR="004F4AB5" w:rsidRPr="004F4AB5">
        <w:rPr>
          <w:i/>
          <w:iCs/>
        </w:rPr>
        <w:t xml:space="preserve"> the standard impacts of</w:t>
      </w:r>
      <w:r w:rsidR="004F4AB5" w:rsidRPr="004F4AB5">
        <w:rPr>
          <w:bCs/>
          <w:i/>
          <w:iCs/>
        </w:rPr>
        <w:t xml:space="preserve"> </w:t>
      </w:r>
      <w:r w:rsidR="007B6043">
        <w:rPr>
          <w:bCs/>
          <w:i/>
          <w:iCs/>
        </w:rPr>
        <w:t>g</w:t>
      </w:r>
      <w:r w:rsidR="00936C99" w:rsidRPr="00936C99">
        <w:rPr>
          <w:bCs/>
          <w:i/>
          <w:iCs/>
        </w:rPr>
        <w:t>aps around NPRACH occasions</w:t>
      </w:r>
      <w:r w:rsidR="00936C99">
        <w:rPr>
          <w:bCs/>
          <w:i/>
          <w:iCs/>
        </w:rPr>
        <w:t xml:space="preserve"> </w:t>
      </w:r>
      <w:r w:rsidR="004F4AB5" w:rsidRPr="004F4AB5">
        <w:rPr>
          <w:bCs/>
          <w:i/>
          <w:iCs/>
        </w:rPr>
        <w:t>and UL timing adjustment gap</w:t>
      </w:r>
      <w:r w:rsidR="008C4AB0">
        <w:rPr>
          <w:bCs/>
          <w:i/>
          <w:iCs/>
        </w:rPr>
        <w:t>s</w:t>
      </w:r>
      <w:r w:rsidR="004F4AB5">
        <w:rPr>
          <w:bCs/>
          <w:i/>
          <w:iCs/>
        </w:rPr>
        <w:t xml:space="preserve"> </w:t>
      </w:r>
      <w:r w:rsidR="00E544EE">
        <w:rPr>
          <w:bCs/>
          <w:i/>
          <w:iCs/>
        </w:rPr>
        <w:t xml:space="preserve">on supporting </w:t>
      </w:r>
      <w:r w:rsidR="008C4AB0">
        <w:rPr>
          <w:bCs/>
          <w:i/>
          <w:iCs/>
        </w:rPr>
        <w:t xml:space="preserve">OCC for </w:t>
      </w:r>
      <w:r w:rsidR="00E544EE">
        <w:rPr>
          <w:bCs/>
          <w:i/>
          <w:iCs/>
        </w:rPr>
        <w:t>NPUSCH</w:t>
      </w:r>
      <w:r w:rsidR="008C4AB0">
        <w:rPr>
          <w:bCs/>
          <w:i/>
          <w:iCs/>
        </w:rPr>
        <w:t>.</w:t>
      </w:r>
      <w:r w:rsidR="004F4AB5">
        <w:rPr>
          <w:bCs/>
          <w:i/>
          <w:iCs/>
        </w:rPr>
        <w:t xml:space="preserve"> </w:t>
      </w:r>
    </w:p>
    <w:p w14:paraId="6586AC35" w14:textId="7117AFB1" w:rsidR="00431CFD" w:rsidRDefault="00431CFD" w:rsidP="00431CFD">
      <w:pPr>
        <w:pStyle w:val="Heading2"/>
      </w:pPr>
      <w:r>
        <w:t>NPRACH capacity enhancement</w:t>
      </w:r>
    </w:p>
    <w:p w14:paraId="7A896596" w14:textId="0B6A0982" w:rsidR="00431CFD" w:rsidRPr="00644AEF" w:rsidRDefault="00970903" w:rsidP="00970903">
      <w:pPr>
        <w:pStyle w:val="Heading3"/>
      </w:pPr>
      <w:r w:rsidRPr="00644AEF">
        <w:t>OCC spreading scheme</w:t>
      </w:r>
      <w:r>
        <w:t xml:space="preserve"> for </w:t>
      </w:r>
      <w:r w:rsidR="00152FC3">
        <w:t xml:space="preserve">NPRACH </w:t>
      </w:r>
    </w:p>
    <w:p w14:paraId="6146564C" w14:textId="37CAD7AA" w:rsidR="008758AB" w:rsidRPr="00F14A17" w:rsidRDefault="008758AB" w:rsidP="00431CFD">
      <w:pPr>
        <w:spacing w:before="120"/>
        <w:jc w:val="both"/>
        <w:rPr>
          <w:color w:val="1C1C1C"/>
          <w:shd w:val="clear" w:color="auto" w:fill="FFFFFF"/>
        </w:rPr>
      </w:pPr>
      <w:r w:rsidRPr="00F14A17">
        <w:t xml:space="preserve">According to current specification 36.211, FDD </w:t>
      </w:r>
      <w:r w:rsidR="00F14A17" w:rsidRPr="00F14A17">
        <w:rPr>
          <w:color w:val="1C1C1C"/>
          <w:shd w:val="clear" w:color="auto" w:fill="FFFFFF"/>
        </w:rPr>
        <w:t>Narrowband IoT</w:t>
      </w:r>
      <w:r w:rsidR="00F14A17" w:rsidRPr="00F14A17">
        <w:t xml:space="preserve"> </w:t>
      </w:r>
      <w:r w:rsidRPr="00F14A17">
        <w:t>supports three NPRACH format</w:t>
      </w:r>
      <w:r w:rsidR="004B102E" w:rsidRPr="00F14A17">
        <w:t>s</w:t>
      </w:r>
      <w:r w:rsidR="00F14A17" w:rsidRPr="00F14A17">
        <w:t>.</w:t>
      </w:r>
      <w:r w:rsidRPr="00F14A17">
        <w:t xml:space="preserve"> </w:t>
      </w:r>
      <w:r w:rsidR="00F14A17" w:rsidRPr="00F14A17">
        <w:rPr>
          <w:color w:val="1C1C1C"/>
          <w:shd w:val="clear" w:color="auto" w:fill="FFFFFF"/>
        </w:rPr>
        <w:t>These formats include format 0 and format 1 with a subcarrier spacing of 3.75 kHz, as well as format 2 with SCS of 1.25 kHz</w:t>
      </w:r>
      <w:r w:rsidRPr="00F14A17">
        <w:t xml:space="preserve">.  </w:t>
      </w:r>
    </w:p>
    <w:p w14:paraId="0A634178" w14:textId="77777777" w:rsidR="008758AB" w:rsidRDefault="008758AB" w:rsidP="008758AB">
      <w:pPr>
        <w:pStyle w:val="TH"/>
      </w:pPr>
      <w:r>
        <w:t>Table 10.1.6.1-1: Random access preamble parameters for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501"/>
        <w:gridCol w:w="501"/>
        <w:gridCol w:w="501"/>
        <w:gridCol w:w="953"/>
        <w:gridCol w:w="1070"/>
      </w:tblGrid>
      <w:tr w:rsidR="008758AB" w:rsidRPr="000971BC" w14:paraId="0F811B54" w14:textId="77777777" w:rsidTr="008378C6">
        <w:trPr>
          <w:cantSplit/>
          <w:jc w:val="center"/>
        </w:trPr>
        <w:tc>
          <w:tcPr>
            <w:tcW w:w="0" w:type="auto"/>
            <w:shd w:val="clear" w:color="auto" w:fill="E0E0E0"/>
            <w:vAlign w:val="center"/>
          </w:tcPr>
          <w:p w14:paraId="6611C052" w14:textId="77777777" w:rsidR="008758AB" w:rsidRPr="000971BC" w:rsidRDefault="008758AB" w:rsidP="008378C6">
            <w:pPr>
              <w:pStyle w:val="TAH"/>
            </w:pPr>
            <w:r w:rsidRPr="000971BC">
              <w:t>Preamble format</w:t>
            </w:r>
          </w:p>
        </w:tc>
        <w:tc>
          <w:tcPr>
            <w:tcW w:w="0" w:type="auto"/>
            <w:shd w:val="clear" w:color="auto" w:fill="E0E0E0"/>
          </w:tcPr>
          <w:p w14:paraId="520BEB6B" w14:textId="77777777" w:rsidR="008758AB" w:rsidRPr="000971BC" w:rsidRDefault="008758AB" w:rsidP="008378C6">
            <w:pPr>
              <w:pStyle w:val="TAH"/>
            </w:pPr>
            <w:r>
              <w:rPr>
                <w:noProof/>
                <w:position w:val="-6"/>
              </w:rPr>
              <w:drawing>
                <wp:inline distT="0" distB="0" distL="0" distR="0" wp14:anchorId="4E3AD160" wp14:editId="417F328E">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2E535BB6" w14:textId="77777777" w:rsidR="008758AB" w:rsidRPr="000971BC" w:rsidRDefault="008758AB" w:rsidP="008378C6">
            <w:pPr>
              <w:pStyle w:val="TAH"/>
            </w:pPr>
            <w:r>
              <w:rPr>
                <w:noProof/>
                <w:position w:val="-6"/>
              </w:rPr>
              <w:drawing>
                <wp:inline distT="0" distB="0" distL="0" distR="0" wp14:anchorId="47C353E4" wp14:editId="2B7637A8">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4EF227EA" w14:textId="77777777" w:rsidR="008758AB" w:rsidRPr="000971BC" w:rsidRDefault="008758AB" w:rsidP="008378C6">
            <w:pPr>
              <w:pStyle w:val="TAH"/>
            </w:pPr>
            <w:r>
              <w:rPr>
                <w:noProof/>
                <w:position w:val="-6"/>
              </w:rPr>
              <w:drawing>
                <wp:inline distT="0" distB="0" distL="0" distR="0" wp14:anchorId="7141FC19" wp14:editId="0B7143A5">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3AF20AD5" w14:textId="77777777" w:rsidR="008758AB" w:rsidRPr="000971BC" w:rsidRDefault="008758AB" w:rsidP="008378C6">
            <w:pPr>
              <w:pStyle w:val="TAH"/>
            </w:pPr>
            <w:r>
              <w:rPr>
                <w:noProof/>
                <w:position w:val="-10"/>
              </w:rPr>
              <w:drawing>
                <wp:inline distT="0" distB="0" distL="0" distR="0" wp14:anchorId="133CCE76" wp14:editId="1EC93D37">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2966A83" w14:textId="77777777" w:rsidR="008758AB" w:rsidRPr="000971BC" w:rsidRDefault="008758AB" w:rsidP="008378C6">
            <w:pPr>
              <w:pStyle w:val="TAH"/>
            </w:pPr>
            <w:r>
              <w:rPr>
                <w:noProof/>
                <w:position w:val="-12"/>
              </w:rPr>
              <w:drawing>
                <wp:inline distT="0" distB="0" distL="0" distR="0" wp14:anchorId="293E313C" wp14:editId="51F3A4DC">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8758AB" w:rsidRPr="000971BC" w14:paraId="3651EE0F" w14:textId="77777777" w:rsidTr="008378C6">
        <w:trPr>
          <w:cantSplit/>
          <w:jc w:val="center"/>
        </w:trPr>
        <w:tc>
          <w:tcPr>
            <w:tcW w:w="0" w:type="auto"/>
            <w:shd w:val="clear" w:color="auto" w:fill="auto"/>
            <w:vAlign w:val="center"/>
          </w:tcPr>
          <w:p w14:paraId="6702232E" w14:textId="77777777" w:rsidR="008758AB" w:rsidRPr="000971BC" w:rsidRDefault="008758AB" w:rsidP="008378C6">
            <w:pPr>
              <w:pStyle w:val="TAC"/>
            </w:pPr>
            <w:r w:rsidRPr="000971BC">
              <w:t>0</w:t>
            </w:r>
          </w:p>
        </w:tc>
        <w:tc>
          <w:tcPr>
            <w:tcW w:w="0" w:type="auto"/>
            <w:vAlign w:val="center"/>
          </w:tcPr>
          <w:p w14:paraId="580C885B" w14:textId="77777777" w:rsidR="008758AB" w:rsidRPr="000971BC" w:rsidRDefault="008758AB" w:rsidP="008378C6">
            <w:pPr>
              <w:pStyle w:val="TAC"/>
            </w:pPr>
            <w:r w:rsidRPr="000971BC">
              <w:t>4</w:t>
            </w:r>
          </w:p>
        </w:tc>
        <w:tc>
          <w:tcPr>
            <w:tcW w:w="0" w:type="auto"/>
            <w:vAlign w:val="center"/>
          </w:tcPr>
          <w:p w14:paraId="73D7F36E" w14:textId="77777777" w:rsidR="008758AB" w:rsidRPr="000971BC" w:rsidRDefault="008758AB" w:rsidP="008378C6">
            <w:pPr>
              <w:pStyle w:val="TAC"/>
            </w:pPr>
            <w:r w:rsidRPr="000971BC">
              <w:t>4</w:t>
            </w:r>
          </w:p>
        </w:tc>
        <w:tc>
          <w:tcPr>
            <w:tcW w:w="0" w:type="auto"/>
            <w:vAlign w:val="center"/>
          </w:tcPr>
          <w:p w14:paraId="3EA2C423" w14:textId="77777777" w:rsidR="008758AB" w:rsidRPr="000971BC" w:rsidRDefault="008758AB" w:rsidP="008378C6">
            <w:pPr>
              <w:pStyle w:val="TAC"/>
            </w:pPr>
            <w:r w:rsidRPr="000971BC">
              <w:t>5</w:t>
            </w:r>
          </w:p>
        </w:tc>
        <w:tc>
          <w:tcPr>
            <w:tcW w:w="0" w:type="auto"/>
            <w:shd w:val="clear" w:color="auto" w:fill="auto"/>
            <w:vAlign w:val="center"/>
          </w:tcPr>
          <w:p w14:paraId="054B5241" w14:textId="77777777" w:rsidR="008758AB" w:rsidRPr="000971BC" w:rsidRDefault="008758AB" w:rsidP="008378C6">
            <w:pPr>
              <w:pStyle w:val="TAC"/>
            </w:pPr>
            <w:r>
              <w:rPr>
                <w:noProof/>
                <w:position w:val="-10"/>
              </w:rPr>
              <w:drawing>
                <wp:inline distT="0" distB="0" distL="0" distR="0" wp14:anchorId="0B087281" wp14:editId="5E1D6586">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359F2B6E" w14:textId="77777777" w:rsidR="008758AB" w:rsidRPr="000971BC" w:rsidRDefault="008758AB" w:rsidP="008378C6">
            <w:pPr>
              <w:pStyle w:val="TAC"/>
            </w:pPr>
            <w:r>
              <w:rPr>
                <w:noProof/>
                <w:position w:val="-10"/>
              </w:rPr>
              <w:drawing>
                <wp:inline distT="0" distB="0" distL="0" distR="0" wp14:anchorId="28CCBB65" wp14:editId="513DD2E1">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8758AB" w:rsidRPr="000971BC" w14:paraId="6A6DE112" w14:textId="77777777" w:rsidTr="008378C6">
        <w:trPr>
          <w:cantSplit/>
          <w:trHeight w:val="264"/>
          <w:jc w:val="center"/>
        </w:trPr>
        <w:tc>
          <w:tcPr>
            <w:tcW w:w="0" w:type="auto"/>
            <w:shd w:val="clear" w:color="auto" w:fill="auto"/>
            <w:vAlign w:val="center"/>
          </w:tcPr>
          <w:p w14:paraId="002679CA" w14:textId="77777777" w:rsidR="008758AB" w:rsidRPr="000971BC" w:rsidRDefault="008758AB" w:rsidP="008378C6">
            <w:pPr>
              <w:pStyle w:val="TAC"/>
            </w:pPr>
            <w:r w:rsidRPr="000971BC">
              <w:t>1</w:t>
            </w:r>
          </w:p>
        </w:tc>
        <w:tc>
          <w:tcPr>
            <w:tcW w:w="0" w:type="auto"/>
            <w:vAlign w:val="center"/>
          </w:tcPr>
          <w:p w14:paraId="5F1AE0AB" w14:textId="77777777" w:rsidR="008758AB" w:rsidRPr="000971BC" w:rsidRDefault="008758AB" w:rsidP="008378C6">
            <w:pPr>
              <w:pStyle w:val="TAC"/>
            </w:pPr>
            <w:r w:rsidRPr="000971BC">
              <w:t>4</w:t>
            </w:r>
          </w:p>
        </w:tc>
        <w:tc>
          <w:tcPr>
            <w:tcW w:w="0" w:type="auto"/>
            <w:vAlign w:val="center"/>
          </w:tcPr>
          <w:p w14:paraId="2529F95C" w14:textId="77777777" w:rsidR="008758AB" w:rsidRPr="000971BC" w:rsidRDefault="008758AB" w:rsidP="008378C6">
            <w:pPr>
              <w:pStyle w:val="TAC"/>
            </w:pPr>
            <w:r w:rsidRPr="000971BC">
              <w:t>4</w:t>
            </w:r>
          </w:p>
        </w:tc>
        <w:tc>
          <w:tcPr>
            <w:tcW w:w="0" w:type="auto"/>
            <w:vAlign w:val="center"/>
          </w:tcPr>
          <w:p w14:paraId="564FFC3D" w14:textId="77777777" w:rsidR="008758AB" w:rsidRPr="000971BC" w:rsidRDefault="008758AB" w:rsidP="008378C6">
            <w:pPr>
              <w:pStyle w:val="TAC"/>
            </w:pPr>
            <w:r w:rsidRPr="000971BC">
              <w:t>5</w:t>
            </w:r>
          </w:p>
        </w:tc>
        <w:tc>
          <w:tcPr>
            <w:tcW w:w="0" w:type="auto"/>
            <w:shd w:val="clear" w:color="auto" w:fill="auto"/>
            <w:vAlign w:val="center"/>
          </w:tcPr>
          <w:p w14:paraId="558C8461" w14:textId="77777777" w:rsidR="008758AB" w:rsidRPr="000971BC" w:rsidRDefault="008758AB" w:rsidP="008378C6">
            <w:pPr>
              <w:pStyle w:val="TAC"/>
            </w:pPr>
            <w:r>
              <w:rPr>
                <w:noProof/>
                <w:position w:val="-10"/>
              </w:rPr>
              <w:drawing>
                <wp:inline distT="0" distB="0" distL="0" distR="0" wp14:anchorId="4BCFDCA0" wp14:editId="004FCCA2">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0ABF5D60" w14:textId="77777777" w:rsidR="008758AB" w:rsidRPr="000971BC" w:rsidRDefault="008758AB" w:rsidP="008378C6">
            <w:pPr>
              <w:pStyle w:val="TAC"/>
            </w:pPr>
            <w:r>
              <w:rPr>
                <w:noProof/>
                <w:position w:val="-10"/>
              </w:rPr>
              <w:drawing>
                <wp:inline distT="0" distB="0" distL="0" distR="0" wp14:anchorId="106A028D" wp14:editId="4DF08855">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8758AB" w:rsidRPr="000971BC" w14:paraId="5248CF05" w14:textId="77777777" w:rsidTr="008378C6">
        <w:trPr>
          <w:cantSplit/>
          <w:trHeight w:val="264"/>
          <w:jc w:val="center"/>
        </w:trPr>
        <w:tc>
          <w:tcPr>
            <w:tcW w:w="0" w:type="auto"/>
            <w:shd w:val="clear" w:color="auto" w:fill="auto"/>
            <w:vAlign w:val="center"/>
          </w:tcPr>
          <w:p w14:paraId="14606E65" w14:textId="77777777" w:rsidR="008758AB" w:rsidRPr="000971BC" w:rsidRDefault="008758AB" w:rsidP="008378C6">
            <w:pPr>
              <w:pStyle w:val="TAC"/>
            </w:pPr>
            <w:r w:rsidRPr="000971BC">
              <w:t>2</w:t>
            </w:r>
          </w:p>
        </w:tc>
        <w:tc>
          <w:tcPr>
            <w:tcW w:w="0" w:type="auto"/>
            <w:vAlign w:val="center"/>
          </w:tcPr>
          <w:p w14:paraId="5277E006" w14:textId="77777777" w:rsidR="008758AB" w:rsidRPr="000971BC" w:rsidRDefault="008758AB" w:rsidP="008378C6">
            <w:pPr>
              <w:pStyle w:val="TAC"/>
            </w:pPr>
            <w:r w:rsidRPr="000971BC">
              <w:t>6</w:t>
            </w:r>
          </w:p>
        </w:tc>
        <w:tc>
          <w:tcPr>
            <w:tcW w:w="0" w:type="auto"/>
            <w:vAlign w:val="center"/>
          </w:tcPr>
          <w:p w14:paraId="5BDA1D05" w14:textId="77777777" w:rsidR="008758AB" w:rsidRPr="000971BC" w:rsidRDefault="008758AB" w:rsidP="008378C6">
            <w:pPr>
              <w:pStyle w:val="TAC"/>
            </w:pPr>
            <w:r w:rsidRPr="000971BC">
              <w:t>6</w:t>
            </w:r>
          </w:p>
        </w:tc>
        <w:tc>
          <w:tcPr>
            <w:tcW w:w="0" w:type="auto"/>
            <w:vAlign w:val="center"/>
          </w:tcPr>
          <w:p w14:paraId="599836A9" w14:textId="77777777" w:rsidR="008758AB" w:rsidRPr="000971BC" w:rsidRDefault="008758AB" w:rsidP="008378C6">
            <w:pPr>
              <w:pStyle w:val="TAC"/>
            </w:pPr>
            <w:r w:rsidRPr="000971BC">
              <w:t>3</w:t>
            </w:r>
          </w:p>
        </w:tc>
        <w:tc>
          <w:tcPr>
            <w:tcW w:w="0" w:type="auto"/>
            <w:shd w:val="clear" w:color="auto" w:fill="auto"/>
            <w:vAlign w:val="center"/>
          </w:tcPr>
          <w:p w14:paraId="3F75D62C" w14:textId="77777777" w:rsidR="008758AB" w:rsidRPr="000971BC" w:rsidRDefault="008758AB" w:rsidP="008378C6">
            <w:pPr>
              <w:pStyle w:val="TAC"/>
            </w:pPr>
            <w:r>
              <w:rPr>
                <w:noProof/>
                <w:position w:val="-10"/>
              </w:rPr>
              <w:drawing>
                <wp:inline distT="0" distB="0" distL="0" distR="0" wp14:anchorId="1FAAF410" wp14:editId="7C61C4ED">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26A63B97" w14:textId="77777777" w:rsidR="008758AB" w:rsidRPr="000971BC" w:rsidRDefault="008758AB" w:rsidP="008378C6">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21E40083" w14:textId="320F6F64" w:rsidR="00970903" w:rsidRDefault="001F172F" w:rsidP="00431CFD">
      <w:pPr>
        <w:spacing w:before="120"/>
        <w:jc w:val="both"/>
      </w:pPr>
      <w:r>
        <w:t xml:space="preserve">For NPRACH format 0 and 1, the identical symbols repeat 5 </w:t>
      </w:r>
      <w:r w:rsidR="007E0BB5">
        <w:t>times,</w:t>
      </w:r>
      <w:r>
        <w:t xml:space="preserve"> and one CP is inserted</w:t>
      </w:r>
      <w:r w:rsidR="00970903">
        <w:t xml:space="preserve"> before the first symbol</w:t>
      </w:r>
      <w:r w:rsidR="00F14A17">
        <w:t xml:space="preserve"> to form</w:t>
      </w:r>
      <w:r>
        <w:t xml:space="preserve"> </w:t>
      </w:r>
      <w:r w:rsidR="00970903">
        <w:t>a</w:t>
      </w:r>
      <w:r>
        <w:t xml:space="preserve"> symbol group. </w:t>
      </w:r>
      <w:r w:rsidR="00F14A17">
        <w:t>Each</w:t>
      </w:r>
      <w:r w:rsidR="007E0BB5">
        <w:t xml:space="preserve"> NPRACH transmission </w:t>
      </w:r>
      <w:r w:rsidR="00F14A17">
        <w:t>consists of</w:t>
      </w:r>
      <w:r w:rsidR="00970903">
        <w:t xml:space="preserve"> four symbol groups with frequency hopping</w:t>
      </w:r>
      <w:r w:rsidR="00ED01BB">
        <w:t>.</w:t>
      </w:r>
    </w:p>
    <w:p w14:paraId="3CA4549C" w14:textId="539DEDA8" w:rsidR="00ED01BB" w:rsidRPr="00EC49C3" w:rsidRDefault="00864B30" w:rsidP="00EC49C3">
      <w:pPr>
        <w:spacing w:before="120" w:after="120"/>
        <w:jc w:val="both"/>
        <w:rPr>
          <w:b/>
          <w:bCs/>
        </w:rPr>
      </w:pPr>
      <w:r>
        <w:rPr>
          <w:b/>
          <w:bCs/>
        </w:rPr>
        <w:t xml:space="preserve">Intra-symbol group </w:t>
      </w:r>
      <w:r w:rsidR="00ED01BB" w:rsidRPr="00644AEF">
        <w:rPr>
          <w:b/>
          <w:bCs/>
        </w:rPr>
        <w:t xml:space="preserve">OCC </w:t>
      </w:r>
    </w:p>
    <w:p w14:paraId="6241DE3E" w14:textId="54C0F8AA" w:rsidR="00864B30" w:rsidRPr="00C24FEB" w:rsidRDefault="001F172F" w:rsidP="00431CFD">
      <w:pPr>
        <w:spacing w:before="120"/>
        <w:jc w:val="both"/>
        <w:rPr>
          <w:bCs/>
          <w:iCs/>
        </w:rPr>
      </w:pPr>
      <w:r w:rsidRPr="00864B30">
        <w:t xml:space="preserve">If the OCC sequence </w:t>
      </w:r>
      <w:r w:rsidR="002854EC" w:rsidRPr="00864B30">
        <w:t>directly covers</w:t>
      </w:r>
      <w:r w:rsidRPr="00864B30">
        <w:t xml:space="preserve"> </w:t>
      </w:r>
      <w:r w:rsidR="00970903" w:rsidRPr="00864B30">
        <w:t>each symbol of a symbol group</w:t>
      </w:r>
      <w:r w:rsidR="00EC49C3" w:rsidRPr="00864B30">
        <w:t>.</w:t>
      </w:r>
      <w:r w:rsidR="00970903" w:rsidRPr="00864B30">
        <w:t xml:space="preserve"> </w:t>
      </w:r>
      <w:r w:rsidR="00EC49C3" w:rsidRPr="00864B30">
        <w:t xml:space="preserve">After OCC spreading, </w:t>
      </w:r>
      <w:r w:rsidR="00970903" w:rsidRPr="00864B30">
        <w:t xml:space="preserve">5 symbols are </w:t>
      </w:r>
      <w:r w:rsidR="00864B30" w:rsidRPr="00864B30">
        <w:t>no longer</w:t>
      </w:r>
      <w:r w:rsidR="00970903" w:rsidRPr="00864B30">
        <w:t xml:space="preserve"> identical </w:t>
      </w:r>
      <w:r w:rsidR="00EC49C3" w:rsidRPr="00864B30">
        <w:t>for format 0/1</w:t>
      </w:r>
      <w:r w:rsidR="00970903" w:rsidRPr="00864B30">
        <w:t xml:space="preserve">, </w:t>
      </w:r>
      <w:r w:rsidR="00864B30" w:rsidRPr="00864B30">
        <w:t xml:space="preserve">a </w:t>
      </w:r>
      <w:r w:rsidR="00E56798" w:rsidRPr="00864B30">
        <w:t>single</w:t>
      </w:r>
      <w:r w:rsidR="00970903" w:rsidRPr="00864B30">
        <w:t xml:space="preserve"> CP </w:t>
      </w:r>
      <w:r w:rsidR="00E20F64" w:rsidRPr="00864B30">
        <w:t>could not avoid the inter-symbol interference among the symbols in the symbol group</w:t>
      </w:r>
      <w:r w:rsidR="00970903" w:rsidRPr="00864B30">
        <w:t>.</w:t>
      </w:r>
      <w:r w:rsidR="00E42CBC" w:rsidRPr="00864B30">
        <w:t xml:space="preserve"> </w:t>
      </w:r>
      <w:r w:rsidR="00864B30" w:rsidRPr="00864B30">
        <w:rPr>
          <w:color w:val="1C1C1C"/>
          <w:shd w:val="clear" w:color="auto" w:fill="FFFFFF"/>
        </w:rPr>
        <w:t xml:space="preserve">To mitigate this issue, a CP can be inserted between the symbols. For example, Figure </w:t>
      </w:r>
      <w:r w:rsidR="00B10D51">
        <w:rPr>
          <w:color w:val="1C1C1C"/>
          <w:shd w:val="clear" w:color="auto" w:fill="FFFFFF"/>
        </w:rPr>
        <w:t>2</w:t>
      </w:r>
      <w:r w:rsidR="00864B30" w:rsidRPr="00864B30">
        <w:rPr>
          <w:color w:val="1C1C1C"/>
          <w:shd w:val="clear" w:color="auto" w:fill="FFFFFF"/>
        </w:rPr>
        <w:t xml:space="preserve"> illustrates a preamble symbol group in a new NPRACH format. In this format, if the number of symbols in a symbol group remains 5 or 3, only DFT-based OCC can be used for NPRACH spreading.</w:t>
      </w:r>
      <w:r w:rsidR="00E41234" w:rsidRPr="00864B30">
        <w:t xml:space="preserve"> </w:t>
      </w:r>
      <w:r w:rsidR="005363B0">
        <w:t>Additionally, w</w:t>
      </w:r>
      <w:r w:rsidR="00C11F8D">
        <w:rPr>
          <w:rFonts w:hint="eastAsia"/>
        </w:rPr>
        <w:t>ithout</w:t>
      </w:r>
      <w:r w:rsidR="00C11F8D">
        <w:t xml:space="preserve"> introducing</w:t>
      </w:r>
      <w:r w:rsidR="005363B0">
        <w:t xml:space="preserve"> </w:t>
      </w:r>
      <w:r w:rsidR="00C11F8D">
        <w:t>CP, i</w:t>
      </w:r>
      <w:r w:rsidR="005363B0">
        <w:t>t</w:t>
      </w:r>
      <w:r w:rsidR="00C11F8D">
        <w:t xml:space="preserve"> could cause the inter carrier interference</w:t>
      </w:r>
      <w:r w:rsidR="005363B0">
        <w:t xml:space="preserve"> among the NPRACH subcarriers</w:t>
      </w:r>
      <w:r w:rsidR="00C24FEB">
        <w:t xml:space="preserve">, and </w:t>
      </w:r>
      <w:r w:rsidR="00C24FEB" w:rsidRPr="00C24FEB">
        <w:rPr>
          <w:bCs/>
          <w:iCs/>
          <w:lang w:val="en-GB"/>
        </w:rPr>
        <w:t>the miss</w:t>
      </w:r>
      <w:r w:rsidR="00C24FEB">
        <w:rPr>
          <w:bCs/>
          <w:iCs/>
          <w:lang w:val="en-GB"/>
        </w:rPr>
        <w:t>ed</w:t>
      </w:r>
      <w:r w:rsidR="00C24FEB" w:rsidRPr="00C24FEB">
        <w:rPr>
          <w:bCs/>
          <w:iCs/>
          <w:lang w:val="en-GB"/>
        </w:rPr>
        <w:t xml:space="preserve"> detection</w:t>
      </w:r>
      <w:r w:rsidR="00C24FEB">
        <w:rPr>
          <w:bCs/>
          <w:iCs/>
          <w:lang w:val="en-GB"/>
        </w:rPr>
        <w:t xml:space="preserve"> probability increase.</w:t>
      </w:r>
    </w:p>
    <w:p w14:paraId="56790B7B" w14:textId="1646F7C2" w:rsidR="008758AB" w:rsidRDefault="00E0785E" w:rsidP="009B5A77">
      <w:pPr>
        <w:spacing w:before="120"/>
        <w:jc w:val="center"/>
      </w:pPr>
      <w:r w:rsidRPr="00E0785E">
        <w:rPr>
          <w:noProof/>
        </w:rPr>
        <w:drawing>
          <wp:inline distT="0" distB="0" distL="0" distR="0" wp14:anchorId="033309B0" wp14:editId="0100CA08">
            <wp:extent cx="2300990" cy="561712"/>
            <wp:effectExtent l="0" t="0" r="0" b="0"/>
            <wp:docPr id="436657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657234" name=""/>
                    <pic:cNvPicPr/>
                  </pic:nvPicPr>
                  <pic:blipFill>
                    <a:blip r:embed="rId32"/>
                    <a:stretch>
                      <a:fillRect/>
                    </a:stretch>
                  </pic:blipFill>
                  <pic:spPr>
                    <a:xfrm>
                      <a:off x="0" y="0"/>
                      <a:ext cx="2326974" cy="568055"/>
                    </a:xfrm>
                    <a:prstGeom prst="rect">
                      <a:avLst/>
                    </a:prstGeom>
                  </pic:spPr>
                </pic:pic>
              </a:graphicData>
            </a:graphic>
          </wp:inline>
        </w:drawing>
      </w:r>
    </w:p>
    <w:p w14:paraId="13031517" w14:textId="71840CDB" w:rsidR="008758AB" w:rsidRDefault="009B5A77" w:rsidP="009B5A77">
      <w:pPr>
        <w:spacing w:before="120"/>
        <w:jc w:val="center"/>
      </w:pPr>
      <w:r>
        <w:t xml:space="preserve">Figure </w:t>
      </w:r>
      <w:r w:rsidR="00B10D51">
        <w:t>2</w:t>
      </w:r>
      <w:r>
        <w:t xml:space="preserve">: example of </w:t>
      </w:r>
      <w:r w:rsidR="001B2C18">
        <w:t>preamble</w:t>
      </w:r>
      <w:r>
        <w:t xml:space="preserve"> symbol group for OCC spreading</w:t>
      </w:r>
    </w:p>
    <w:p w14:paraId="762BC0D3" w14:textId="282A06A8" w:rsidR="00A14496" w:rsidRPr="00644AEF" w:rsidRDefault="00A14496" w:rsidP="00A14496">
      <w:pPr>
        <w:pStyle w:val="Heading3"/>
      </w:pPr>
      <w:r>
        <w:lastRenderedPageBreak/>
        <w:t xml:space="preserve">Signaling aspects of NPRACH with OCC </w:t>
      </w:r>
    </w:p>
    <w:p w14:paraId="2B8CEB55" w14:textId="68892A00" w:rsidR="000F3350" w:rsidRDefault="000F3350" w:rsidP="00D134DC">
      <w:pPr>
        <w:jc w:val="both"/>
      </w:pPr>
      <w:r>
        <w:t xml:space="preserve">If </w:t>
      </w:r>
      <w:r w:rsidR="004B102E">
        <w:t xml:space="preserve">the </w:t>
      </w:r>
      <w:r>
        <w:t xml:space="preserve">network supports NPRACH with OCC spreading, Rel-19 capable UEs would select the PRACH subcarrier and an OCC sequence to perform the random access. To avoid the impacts </w:t>
      </w:r>
      <w:r w:rsidR="004B102E">
        <w:t>on</w:t>
      </w:r>
      <w:r>
        <w:t xml:space="preserve"> legacy UE to perform the random access, the dedicated </w:t>
      </w:r>
      <w:r w:rsidR="002950DA">
        <w:t>PRACH resources need to be reserved</w:t>
      </w:r>
      <w:r w:rsidR="007F5B07">
        <w:t xml:space="preserve"> including </w:t>
      </w:r>
      <w:r w:rsidR="002950DA">
        <w:t>the subcarrier block for PRACH with OCC</w:t>
      </w:r>
      <w:r w:rsidR="007F5B07">
        <w:t>.</w:t>
      </w:r>
      <w:r w:rsidR="002950DA">
        <w:t xml:space="preserve"> </w:t>
      </w:r>
      <w:r w:rsidR="007F5B07">
        <w:t>Add</w:t>
      </w:r>
      <w:r w:rsidR="004B102E">
        <w:t>i</w:t>
      </w:r>
      <w:r w:rsidR="007F5B07">
        <w:t>tional</w:t>
      </w:r>
      <w:r w:rsidR="002950DA">
        <w:t xml:space="preserve"> NPRACH start time and periodicity may </w:t>
      </w:r>
      <w:r w:rsidR="004B102E">
        <w:t>be configured</w:t>
      </w:r>
      <w:r w:rsidR="002950DA">
        <w:t xml:space="preserve"> separately if </w:t>
      </w:r>
      <w:r w:rsidR="004B102E">
        <w:t xml:space="preserve">a </w:t>
      </w:r>
      <w:r w:rsidR="002950DA">
        <w:t xml:space="preserve">new NPRACH format is introduced. </w:t>
      </w:r>
      <w:r w:rsidR="005C1E70">
        <w:t>From signal</w:t>
      </w:r>
      <w:r w:rsidR="004B102E">
        <w:t>ing</w:t>
      </w:r>
      <w:r w:rsidR="005C1E70">
        <w:t xml:space="preserve"> perspective, a set of parameters can be configured in a new </w:t>
      </w:r>
      <w:r w:rsidR="005C1E70" w:rsidRPr="002950DA">
        <w:t>NPRACH-Parameters-</w:t>
      </w:r>
      <w:r w:rsidR="005C1E70">
        <w:t xml:space="preserve">NB information element. </w:t>
      </w:r>
    </w:p>
    <w:p w14:paraId="378824BB" w14:textId="4DAA5A81" w:rsidR="00D134DC" w:rsidRPr="001B2C18" w:rsidRDefault="00D134DC" w:rsidP="00D134DC">
      <w:pPr>
        <w:spacing w:before="120" w:after="120"/>
        <w:jc w:val="both"/>
        <w:rPr>
          <w:i/>
          <w:iCs/>
        </w:rPr>
      </w:pPr>
      <w:r w:rsidRPr="00EF7107">
        <w:rPr>
          <w:b/>
          <w:bCs/>
          <w:i/>
          <w:iCs/>
          <w:u w:val="single"/>
        </w:rPr>
        <w:t xml:space="preserve">Proposal </w:t>
      </w:r>
      <w:r w:rsidR="009A5A21">
        <w:rPr>
          <w:rFonts w:hint="eastAsia"/>
          <w:b/>
          <w:bCs/>
          <w:i/>
          <w:iCs/>
          <w:u w:val="single"/>
        </w:rPr>
        <w:t>5</w:t>
      </w:r>
      <w:r w:rsidRPr="00EF7107">
        <w:rPr>
          <w:i/>
          <w:iCs/>
        </w:rPr>
        <w:t xml:space="preserve">: </w:t>
      </w:r>
      <w:r>
        <w:rPr>
          <w:i/>
          <w:iCs/>
        </w:rPr>
        <w:t>RAN1 to study the signaling to support NPRACH with OCC spreading</w:t>
      </w:r>
      <w:r w:rsidR="00E41234">
        <w:rPr>
          <w:i/>
          <w:iCs/>
        </w:rPr>
        <w:t>, including the resource allocation for NPRACH with OCC</w:t>
      </w:r>
      <w:r>
        <w:rPr>
          <w:i/>
          <w:iCs/>
        </w:rPr>
        <w:t>.</w:t>
      </w:r>
    </w:p>
    <w:p w14:paraId="2896E657" w14:textId="2DF29AD0" w:rsidR="00854A60" w:rsidRPr="00A6576F" w:rsidRDefault="009C5A97" w:rsidP="00FB330B">
      <w:pPr>
        <w:pStyle w:val="Heading1"/>
      </w:pPr>
      <w:r w:rsidRPr="00A6576F">
        <w:t>Conclusion</w:t>
      </w:r>
    </w:p>
    <w:p w14:paraId="56E0A2D0" w14:textId="09019872" w:rsidR="00184B06" w:rsidRPr="00E41234" w:rsidRDefault="00A04318" w:rsidP="00A9231D">
      <w:pPr>
        <w:jc w:val="both"/>
      </w:pPr>
      <w:r>
        <w:t xml:space="preserve">In this contribution, </w:t>
      </w:r>
      <w:r w:rsidR="00F2767C">
        <w:t xml:space="preserve">we provided our views </w:t>
      </w:r>
      <w:r w:rsidR="00972C43">
        <w:t xml:space="preserve">on </w:t>
      </w:r>
      <w:r w:rsidR="001B56C4">
        <w:t>IoT</w:t>
      </w:r>
      <w:r w:rsidR="00EF7107">
        <w:t>-NTN uplink capacity e</w:t>
      </w:r>
      <w:r w:rsidR="00BB14A8">
        <w:t>nhancements</w:t>
      </w:r>
      <w:r w:rsidR="00F2767C">
        <w:t xml:space="preserve">. </w:t>
      </w:r>
      <w:r>
        <w:t>Our</w:t>
      </w:r>
      <w:r w:rsidR="000D011A">
        <w:t xml:space="preserve"> </w:t>
      </w:r>
      <w:r w:rsidR="00CE3D12">
        <w:t xml:space="preserve">observation and </w:t>
      </w:r>
      <w:r>
        <w:t>proposals are as follows:</w:t>
      </w:r>
    </w:p>
    <w:p w14:paraId="41F2B54C" w14:textId="4D5984D4" w:rsidR="00E94D16" w:rsidRPr="00AC075E" w:rsidRDefault="00E94D16" w:rsidP="00E94D16">
      <w:pPr>
        <w:spacing w:before="120" w:after="120"/>
        <w:jc w:val="both"/>
        <w:rPr>
          <w:i/>
          <w:iCs/>
        </w:rPr>
      </w:pPr>
      <w:r w:rsidRPr="00D906A0">
        <w:rPr>
          <w:b/>
          <w:bCs/>
          <w:i/>
          <w:iCs/>
          <w:u w:val="single"/>
        </w:rPr>
        <w:t xml:space="preserve">Proposal </w:t>
      </w:r>
      <w:r w:rsidR="009A5A21">
        <w:rPr>
          <w:rFonts w:hint="eastAsia"/>
          <w:b/>
          <w:bCs/>
          <w:i/>
          <w:iCs/>
          <w:u w:val="single"/>
        </w:rPr>
        <w:t>1</w:t>
      </w:r>
      <w:r w:rsidRPr="00D906A0">
        <w:rPr>
          <w:b/>
          <w:bCs/>
          <w:i/>
          <w:iCs/>
          <w:u w:val="single"/>
        </w:rPr>
        <w:t>:</w:t>
      </w:r>
      <w:r w:rsidRPr="00D906A0">
        <w:rPr>
          <w:i/>
          <w:iCs/>
        </w:rPr>
        <w:t xml:space="preserve"> </w:t>
      </w:r>
      <w:r>
        <w:rPr>
          <w:i/>
          <w:iCs/>
        </w:rPr>
        <w:t xml:space="preserve">Support OCC for multi-subcarrier NPUSCH format 1 transmission with the repetitions. </w:t>
      </w:r>
    </w:p>
    <w:p w14:paraId="47CF640B" w14:textId="69B8B487" w:rsidR="00117FCD" w:rsidRDefault="00117FCD" w:rsidP="00117FCD">
      <w:pPr>
        <w:spacing w:before="120" w:after="120"/>
        <w:jc w:val="both"/>
        <w:rPr>
          <w:i/>
          <w:iCs/>
        </w:rPr>
      </w:pPr>
      <w:r w:rsidRPr="00EF7107">
        <w:rPr>
          <w:b/>
          <w:bCs/>
          <w:i/>
          <w:iCs/>
          <w:u w:val="single"/>
        </w:rPr>
        <w:t xml:space="preserve">Proposal </w:t>
      </w:r>
      <w:r w:rsidR="009A5A21">
        <w:rPr>
          <w:rFonts w:hint="eastAsia"/>
          <w:b/>
          <w:bCs/>
          <w:i/>
          <w:iCs/>
          <w:u w:val="single"/>
        </w:rPr>
        <w:t>2</w:t>
      </w:r>
      <w:r w:rsidRPr="00EF7107">
        <w:rPr>
          <w:i/>
          <w:iCs/>
        </w:rPr>
        <w:t xml:space="preserve">: </w:t>
      </w:r>
      <w:r>
        <w:rPr>
          <w:i/>
          <w:iCs/>
        </w:rPr>
        <w:t>Support indication of OCC sequence index by MAC CE.</w:t>
      </w:r>
    </w:p>
    <w:p w14:paraId="248BB759" w14:textId="0CCBE87B" w:rsidR="00117FCD" w:rsidRDefault="00117FCD" w:rsidP="00117FCD">
      <w:pPr>
        <w:spacing w:before="120" w:after="120"/>
        <w:jc w:val="both"/>
        <w:rPr>
          <w:i/>
          <w:iCs/>
        </w:rPr>
      </w:pPr>
      <w:r w:rsidRPr="00EF7107">
        <w:rPr>
          <w:b/>
          <w:bCs/>
          <w:i/>
          <w:iCs/>
          <w:u w:val="single"/>
        </w:rPr>
        <w:t xml:space="preserve">Proposal </w:t>
      </w:r>
      <w:r w:rsidR="009A5A21">
        <w:rPr>
          <w:rFonts w:hint="eastAsia"/>
          <w:b/>
          <w:bCs/>
          <w:i/>
          <w:iCs/>
          <w:u w:val="single"/>
        </w:rPr>
        <w:t>3</w:t>
      </w:r>
      <w:r w:rsidRPr="00EF7107">
        <w:rPr>
          <w:i/>
          <w:iCs/>
        </w:rPr>
        <w:t xml:space="preserve">: </w:t>
      </w:r>
      <w:r>
        <w:rPr>
          <w:i/>
          <w:iCs/>
        </w:rPr>
        <w:t xml:space="preserve">To support Msg3 NPUSCH with OCC spreading, RAN1 to study the NPRACH resource reservation and </w:t>
      </w:r>
      <w:r w:rsidRPr="00E41234">
        <w:rPr>
          <w:i/>
          <w:iCs/>
        </w:rPr>
        <w:t xml:space="preserve">OCC </w:t>
      </w:r>
      <w:r>
        <w:rPr>
          <w:i/>
          <w:iCs/>
        </w:rPr>
        <w:t xml:space="preserve">sequence </w:t>
      </w:r>
      <w:r w:rsidRPr="00E41234">
        <w:rPr>
          <w:i/>
          <w:iCs/>
        </w:rPr>
        <w:t xml:space="preserve">index </w:t>
      </w:r>
      <w:r>
        <w:rPr>
          <w:i/>
          <w:iCs/>
        </w:rPr>
        <w:t>indication.</w:t>
      </w:r>
    </w:p>
    <w:p w14:paraId="04D63F47" w14:textId="77777777" w:rsidR="003378C1" w:rsidRPr="009839C7" w:rsidRDefault="003378C1" w:rsidP="003378C1">
      <w:pPr>
        <w:spacing w:before="120" w:after="120"/>
        <w:jc w:val="both"/>
        <w:rPr>
          <w:rFonts w:eastAsia="Calibri"/>
          <w:i/>
          <w:iCs/>
        </w:rPr>
      </w:pPr>
      <w:r w:rsidRPr="009839C7">
        <w:rPr>
          <w:b/>
          <w:bCs/>
          <w:i/>
          <w:iCs/>
          <w:u w:val="single"/>
        </w:rPr>
        <w:t>Observation</w:t>
      </w:r>
      <w:r w:rsidRPr="009839C7">
        <w:t xml:space="preserve">: </w:t>
      </w:r>
      <w:r w:rsidRPr="009839C7">
        <w:rPr>
          <w:i/>
          <w:iCs/>
        </w:rPr>
        <w:t>The following gaps do not impact the OCC design</w:t>
      </w:r>
      <w:r>
        <w:rPr>
          <w:i/>
          <w:iCs/>
        </w:rPr>
        <w:t xml:space="preserve"> for IoT-NTN</w:t>
      </w:r>
      <w:r w:rsidRPr="009839C7">
        <w:rPr>
          <w:i/>
          <w:iCs/>
        </w:rPr>
        <w:t>.</w:t>
      </w:r>
    </w:p>
    <w:p w14:paraId="2A462C1C" w14:textId="77777777" w:rsidR="003378C1" w:rsidRPr="009839C7" w:rsidRDefault="003378C1" w:rsidP="003378C1">
      <w:pPr>
        <w:numPr>
          <w:ilvl w:val="0"/>
          <w:numId w:val="64"/>
        </w:numPr>
        <w:spacing w:before="120" w:after="120"/>
        <w:jc w:val="both"/>
        <w:rPr>
          <w:b/>
          <w:i/>
          <w:iCs/>
          <w:lang w:val="en-GB"/>
        </w:rPr>
      </w:pPr>
      <w:r w:rsidRPr="009839C7">
        <w:rPr>
          <w:i/>
          <w:iCs/>
          <w:color w:val="1C1C1C"/>
          <w:shd w:val="clear" w:color="auto" w:fill="FFFFFF"/>
        </w:rPr>
        <w:t>UL gaps for synchronization</w:t>
      </w:r>
    </w:p>
    <w:p w14:paraId="6116F32E" w14:textId="77777777" w:rsidR="003378C1" w:rsidRPr="009839C7" w:rsidRDefault="003378C1" w:rsidP="003378C1">
      <w:pPr>
        <w:numPr>
          <w:ilvl w:val="0"/>
          <w:numId w:val="64"/>
        </w:numPr>
        <w:spacing w:before="120" w:after="120"/>
        <w:jc w:val="both"/>
        <w:rPr>
          <w:bCs/>
          <w:i/>
          <w:iCs/>
          <w:lang w:val="en-GB"/>
        </w:rPr>
      </w:pPr>
      <w:r w:rsidRPr="009839C7">
        <w:rPr>
          <w:bCs/>
          <w:i/>
          <w:iCs/>
          <w:lang w:val="en-GB"/>
        </w:rPr>
        <w:t>TDM DMRS that are muted</w:t>
      </w:r>
    </w:p>
    <w:p w14:paraId="57CFF9FA" w14:textId="7C09684E" w:rsidR="003378C1" w:rsidRPr="003378C1" w:rsidRDefault="003378C1" w:rsidP="008B567F">
      <w:pPr>
        <w:numPr>
          <w:ilvl w:val="0"/>
          <w:numId w:val="64"/>
        </w:numPr>
        <w:spacing w:before="120" w:after="120"/>
        <w:jc w:val="both"/>
        <w:rPr>
          <w:bCs/>
          <w:i/>
          <w:iCs/>
          <w:lang w:val="en-GB"/>
        </w:rPr>
      </w:pPr>
      <w:r w:rsidRPr="009839C7">
        <w:rPr>
          <w:bCs/>
          <w:i/>
          <w:iCs/>
          <w:lang w:val="en-GB"/>
        </w:rPr>
        <w:t>Guard periods for 3.75kHz UL transmissions</w:t>
      </w:r>
    </w:p>
    <w:p w14:paraId="4354C19D" w14:textId="42C3F915" w:rsidR="00117FCD" w:rsidRPr="00936C99" w:rsidRDefault="00117FCD" w:rsidP="00117FCD">
      <w:pPr>
        <w:rPr>
          <w:bCs/>
          <w:i/>
          <w:iCs/>
        </w:rPr>
      </w:pPr>
      <w:r w:rsidRPr="00EF7107">
        <w:rPr>
          <w:b/>
          <w:bCs/>
          <w:i/>
          <w:iCs/>
          <w:u w:val="single"/>
        </w:rPr>
        <w:t xml:space="preserve">Proposal </w:t>
      </w:r>
      <w:r w:rsidR="009A5A21">
        <w:rPr>
          <w:rFonts w:hint="eastAsia"/>
          <w:b/>
          <w:bCs/>
          <w:i/>
          <w:iCs/>
          <w:u w:val="single"/>
        </w:rPr>
        <w:t>4</w:t>
      </w:r>
      <w:r w:rsidRPr="00EF7107">
        <w:rPr>
          <w:i/>
          <w:iCs/>
        </w:rPr>
        <w:t xml:space="preserve">: </w:t>
      </w:r>
      <w:r w:rsidRPr="004F4AB5">
        <w:rPr>
          <w:i/>
          <w:iCs/>
        </w:rPr>
        <w:t>RAN1 to study the standard impacts of</w:t>
      </w:r>
      <w:r w:rsidRPr="004F4AB5">
        <w:rPr>
          <w:bCs/>
          <w:i/>
          <w:iCs/>
        </w:rPr>
        <w:t xml:space="preserve"> </w:t>
      </w:r>
      <w:r>
        <w:rPr>
          <w:bCs/>
          <w:i/>
          <w:iCs/>
        </w:rPr>
        <w:t>g</w:t>
      </w:r>
      <w:r w:rsidRPr="00936C99">
        <w:rPr>
          <w:bCs/>
          <w:i/>
          <w:iCs/>
        </w:rPr>
        <w:t>aps around NPRACH occasions</w:t>
      </w:r>
      <w:r>
        <w:rPr>
          <w:bCs/>
          <w:i/>
          <w:iCs/>
        </w:rPr>
        <w:t xml:space="preserve"> </w:t>
      </w:r>
      <w:r w:rsidRPr="004F4AB5">
        <w:rPr>
          <w:bCs/>
          <w:i/>
          <w:iCs/>
        </w:rPr>
        <w:t>and UL timing adjustment gap</w:t>
      </w:r>
      <w:r>
        <w:rPr>
          <w:bCs/>
          <w:i/>
          <w:iCs/>
        </w:rPr>
        <w:t xml:space="preserve">s on supporting OCC for NPUSCH. </w:t>
      </w:r>
    </w:p>
    <w:p w14:paraId="05F1A61F" w14:textId="33E31597" w:rsidR="00117FCD" w:rsidRPr="001B2C18" w:rsidRDefault="00117FCD" w:rsidP="00117FCD">
      <w:pPr>
        <w:spacing w:before="120" w:after="120"/>
        <w:jc w:val="both"/>
        <w:rPr>
          <w:i/>
          <w:iCs/>
        </w:rPr>
      </w:pPr>
      <w:r w:rsidRPr="00EF7107">
        <w:rPr>
          <w:b/>
          <w:bCs/>
          <w:i/>
          <w:iCs/>
          <w:u w:val="single"/>
        </w:rPr>
        <w:t xml:space="preserve">Proposal </w:t>
      </w:r>
      <w:r w:rsidR="009A5A21">
        <w:rPr>
          <w:rFonts w:hint="eastAsia"/>
          <w:b/>
          <w:bCs/>
          <w:i/>
          <w:iCs/>
          <w:u w:val="single"/>
        </w:rPr>
        <w:t>5</w:t>
      </w:r>
      <w:r w:rsidRPr="00EF7107">
        <w:rPr>
          <w:i/>
          <w:iCs/>
        </w:rPr>
        <w:t xml:space="preserve">: </w:t>
      </w:r>
      <w:r>
        <w:rPr>
          <w:i/>
          <w:iCs/>
        </w:rPr>
        <w:t>RAN1 to study the signaling to support NPRACH with OCC spreading, including the resource allocation for NPRACH with OCC.</w:t>
      </w:r>
    </w:p>
    <w:p w14:paraId="2E75F001" w14:textId="77777777" w:rsidR="007E70BB" w:rsidRPr="00A6576F" w:rsidRDefault="005C63AE" w:rsidP="007E70BB">
      <w:pPr>
        <w:pStyle w:val="Heading1"/>
      </w:pPr>
      <w:r w:rsidRPr="00A6576F">
        <w:t>References</w:t>
      </w:r>
    </w:p>
    <w:p w14:paraId="54110962" w14:textId="5A516398"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-234</w:t>
      </w:r>
      <w:r w:rsidR="002D2038">
        <w:t>07</w:t>
      </w:r>
      <w:r w:rsidR="000E0BC7">
        <w:t>7</w:t>
      </w:r>
      <w:r>
        <w:t xml:space="preserve">, </w:t>
      </w:r>
      <w:r w:rsidR="002D2038">
        <w:t>“</w:t>
      </w:r>
      <w:r w:rsidR="002D2038" w:rsidRPr="002D2038">
        <w:rPr>
          <w:bCs/>
          <w:lang w:val="en-GB"/>
        </w:rPr>
        <w:t xml:space="preserve">New WID: </w:t>
      </w:r>
      <w:r w:rsidR="000E0BC7" w:rsidRPr="000E0BC7">
        <w:rPr>
          <w:rFonts w:eastAsia="Batang"/>
          <w:lang w:val="en-GB"/>
        </w:rPr>
        <w:t>Non-Terrestrial Networks (NTN) for Internet of Things (IoT) Phase 3</w:t>
      </w:r>
      <w:r w:rsidRPr="000E0BC7">
        <w:t>,”</w:t>
      </w:r>
      <w:r>
        <w:t xml:space="preserve"> </w:t>
      </w:r>
      <w:r w:rsidR="002D2038">
        <w:t>Dec.</w:t>
      </w:r>
      <w:r>
        <w:t xml:space="preserve"> 2023.</w:t>
      </w:r>
      <w:bookmarkEnd w:id="1"/>
      <w:r>
        <w:t xml:space="preserve"> </w:t>
      </w:r>
      <w:bookmarkStart w:id="10" w:name="_Ref146637819"/>
    </w:p>
    <w:bookmarkEnd w:id="2"/>
    <w:bookmarkEnd w:id="3"/>
    <w:bookmarkEnd w:id="4"/>
    <w:bookmarkEnd w:id="5"/>
    <w:bookmarkEnd w:id="6"/>
    <w:bookmarkEnd w:id="7"/>
    <w:bookmarkEnd w:id="8"/>
    <w:bookmarkEnd w:id="9"/>
    <w:bookmarkEnd w:id="10"/>
    <w:p w14:paraId="2CC3FE11" w14:textId="60BED5DA" w:rsidR="00C234BC" w:rsidRPr="00FF061A" w:rsidRDefault="007D15AB" w:rsidP="005F2A4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08121A">
        <w:t>R1-2</w:t>
      </w:r>
      <w:r>
        <w:t>500003, “</w:t>
      </w:r>
      <w:r w:rsidRPr="001220E3">
        <w:t>Report of RAN1#11</w:t>
      </w:r>
      <w:r>
        <w:t>9</w:t>
      </w:r>
      <w:r w:rsidRPr="001220E3">
        <w:t xml:space="preserve"> meeting</w:t>
      </w:r>
      <w:r>
        <w:t>”, Feb. 2025</w:t>
      </w:r>
    </w:p>
    <w:sectPr w:rsidR="00C234BC" w:rsidRPr="00FF061A" w:rsidSect="00FE1BC4">
      <w:footerReference w:type="default" r:id="rId3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F79C7" w14:textId="77777777" w:rsidR="0082696D" w:rsidRDefault="0082696D">
      <w:r>
        <w:separator/>
      </w:r>
    </w:p>
  </w:endnote>
  <w:endnote w:type="continuationSeparator" w:id="0">
    <w:p w14:paraId="7AE4534E" w14:textId="77777777" w:rsidR="0082696D" w:rsidRDefault="0082696D">
      <w:r>
        <w:continuationSeparator/>
      </w:r>
    </w:p>
  </w:endnote>
  <w:endnote w:type="continuationNotice" w:id="1">
    <w:p w14:paraId="19E50DF3" w14:textId="77777777" w:rsidR="0082696D" w:rsidRDefault="00826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BD836" w14:textId="77777777" w:rsidR="0082696D" w:rsidRDefault="0082696D">
      <w:r>
        <w:separator/>
      </w:r>
    </w:p>
  </w:footnote>
  <w:footnote w:type="continuationSeparator" w:id="0">
    <w:p w14:paraId="4A3E2819" w14:textId="77777777" w:rsidR="0082696D" w:rsidRDefault="0082696D">
      <w:r>
        <w:continuationSeparator/>
      </w:r>
    </w:p>
  </w:footnote>
  <w:footnote w:type="continuationNotice" w:id="1">
    <w:p w14:paraId="6F6A14E4" w14:textId="77777777" w:rsidR="0082696D" w:rsidRDefault="008269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08802B8"/>
    <w:multiLevelType w:val="hybridMultilevel"/>
    <w:tmpl w:val="D70A1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1F24E78"/>
    <w:multiLevelType w:val="singleLevel"/>
    <w:tmpl w:val="01F24E78"/>
    <w:lvl w:ilvl="0">
      <w:start w:val="1"/>
      <w:numFmt w:val="bullet"/>
      <w:lvlText w:val=""/>
      <w:lvlJc w:val="left"/>
      <w:pPr>
        <w:ind w:left="420" w:hanging="420"/>
      </w:pPr>
      <w:rPr>
        <w:rFonts w:ascii="Wingdings" w:hAnsi="Wingdings" w:hint="default"/>
      </w:rPr>
    </w:lvl>
  </w:abstractNum>
  <w:abstractNum w:abstractNumId="7"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F35B9B"/>
    <w:multiLevelType w:val="hybridMultilevel"/>
    <w:tmpl w:val="1B249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3"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5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67E7FFB"/>
    <w:multiLevelType w:val="multilevel"/>
    <w:tmpl w:val="767E7F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3" w15:restartNumberingAfterBreak="0">
    <w:nsid w:val="79B43DFF"/>
    <w:multiLevelType w:val="hybridMultilevel"/>
    <w:tmpl w:val="1F22A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 w15:restartNumberingAfterBreak="0">
    <w:nsid w:val="7D2A7635"/>
    <w:multiLevelType w:val="hybridMultilevel"/>
    <w:tmpl w:val="4A26EC6E"/>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6"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7"/>
  </w:num>
  <w:num w:numId="2" w16cid:durableId="1202403288">
    <w:abstractNumId w:val="38"/>
  </w:num>
  <w:num w:numId="3" w16cid:durableId="235363559">
    <w:abstractNumId w:val="30"/>
  </w:num>
  <w:num w:numId="4" w16cid:durableId="989679355">
    <w:abstractNumId w:val="32"/>
  </w:num>
  <w:num w:numId="5" w16cid:durableId="409810781">
    <w:abstractNumId w:val="25"/>
  </w:num>
  <w:num w:numId="6" w16cid:durableId="2081513416">
    <w:abstractNumId w:val="35"/>
  </w:num>
  <w:num w:numId="7" w16cid:durableId="1568495607">
    <w:abstractNumId w:val="50"/>
  </w:num>
  <w:num w:numId="8" w16cid:durableId="1929077284">
    <w:abstractNumId w:val="26"/>
  </w:num>
  <w:num w:numId="9" w16cid:durableId="69206241">
    <w:abstractNumId w:val="42"/>
  </w:num>
  <w:num w:numId="10" w16cid:durableId="1314335830">
    <w:abstractNumId w:val="1"/>
  </w:num>
  <w:num w:numId="11" w16cid:durableId="586155756">
    <w:abstractNumId w:val="34"/>
  </w:num>
  <w:num w:numId="12" w16cid:durableId="1461416379">
    <w:abstractNumId w:val="37"/>
  </w:num>
  <w:num w:numId="13" w16cid:durableId="131097616">
    <w:abstractNumId w:val="12"/>
  </w:num>
  <w:num w:numId="14" w16cid:durableId="1330669507">
    <w:abstractNumId w:val="49"/>
  </w:num>
  <w:num w:numId="15" w16cid:durableId="1544708605">
    <w:abstractNumId w:val="11"/>
  </w:num>
  <w:num w:numId="16" w16cid:durableId="1647202359">
    <w:abstractNumId w:val="31"/>
  </w:num>
  <w:num w:numId="17" w16cid:durableId="366611127">
    <w:abstractNumId w:val="0"/>
  </w:num>
  <w:num w:numId="18" w16cid:durableId="1176379521">
    <w:abstractNumId w:val="64"/>
  </w:num>
  <w:num w:numId="19" w16cid:durableId="494035189">
    <w:abstractNumId w:val="16"/>
  </w:num>
  <w:num w:numId="20" w16cid:durableId="1886402229">
    <w:abstractNumId w:val="62"/>
  </w:num>
  <w:num w:numId="21" w16cid:durableId="2128230243">
    <w:abstractNumId w:val="60"/>
  </w:num>
  <w:num w:numId="22" w16cid:durableId="31351445">
    <w:abstractNumId w:val="51"/>
  </w:num>
  <w:num w:numId="23" w16cid:durableId="1081098852">
    <w:abstractNumId w:val="5"/>
  </w:num>
  <w:num w:numId="24" w16cid:durableId="585111641">
    <w:abstractNumId w:val="10"/>
  </w:num>
  <w:num w:numId="25" w16cid:durableId="1769615368">
    <w:abstractNumId w:val="52"/>
  </w:num>
  <w:num w:numId="26" w16cid:durableId="1914119897">
    <w:abstractNumId w:val="17"/>
  </w:num>
  <w:num w:numId="27" w16cid:durableId="320233550">
    <w:abstractNumId w:val="14"/>
  </w:num>
  <w:num w:numId="28" w16cid:durableId="1797259966">
    <w:abstractNumId w:val="4"/>
  </w:num>
  <w:num w:numId="29" w16cid:durableId="1824543099">
    <w:abstractNumId w:val="45"/>
  </w:num>
  <w:num w:numId="30" w16cid:durableId="810824541">
    <w:abstractNumId w:val="9"/>
  </w:num>
  <w:num w:numId="31" w16cid:durableId="612783970">
    <w:abstractNumId w:val="66"/>
  </w:num>
  <w:num w:numId="32" w16cid:durableId="922572308">
    <w:abstractNumId w:val="57"/>
  </w:num>
  <w:num w:numId="33" w16cid:durableId="489830261">
    <w:abstractNumId w:val="29"/>
  </w:num>
  <w:num w:numId="34" w16cid:durableId="1596014999">
    <w:abstractNumId w:val="2"/>
  </w:num>
  <w:num w:numId="35" w16cid:durableId="654266786">
    <w:abstractNumId w:val="56"/>
  </w:num>
  <w:num w:numId="36" w16cid:durableId="1456556740">
    <w:abstractNumId w:val="53"/>
  </w:num>
  <w:num w:numId="37" w16cid:durableId="1670711974">
    <w:abstractNumId w:val="61"/>
  </w:num>
  <w:num w:numId="38" w16cid:durableId="1633756099">
    <w:abstractNumId w:val="24"/>
  </w:num>
  <w:num w:numId="39" w16cid:durableId="193033440">
    <w:abstractNumId w:val="13"/>
  </w:num>
  <w:num w:numId="40" w16cid:durableId="7389864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8"/>
  </w:num>
  <w:num w:numId="42" w16cid:durableId="1284337730">
    <w:abstractNumId w:val="43"/>
  </w:num>
  <w:num w:numId="43" w16cid:durableId="2051612355">
    <w:abstractNumId w:val="44"/>
  </w:num>
  <w:num w:numId="44" w16cid:durableId="308293529">
    <w:abstractNumId w:val="40"/>
  </w:num>
  <w:num w:numId="45" w16cid:durableId="540901058">
    <w:abstractNumId w:val="23"/>
  </w:num>
  <w:num w:numId="46" w16cid:durableId="1371148412">
    <w:abstractNumId w:val="18"/>
  </w:num>
  <w:num w:numId="47" w16cid:durableId="288556596">
    <w:abstractNumId w:val="48"/>
  </w:num>
  <w:num w:numId="48" w16cid:durableId="1058212875">
    <w:abstractNumId w:val="28"/>
  </w:num>
  <w:num w:numId="49" w16cid:durableId="443576224">
    <w:abstractNumId w:val="46"/>
  </w:num>
  <w:num w:numId="50" w16cid:durableId="184368873">
    <w:abstractNumId w:val="54"/>
  </w:num>
  <w:num w:numId="51" w16cid:durableId="1079137808">
    <w:abstractNumId w:val="47"/>
  </w:num>
  <w:num w:numId="52" w16cid:durableId="1874029859">
    <w:abstractNumId w:val="41"/>
  </w:num>
  <w:num w:numId="53" w16cid:durableId="147594690">
    <w:abstractNumId w:val="59"/>
  </w:num>
  <w:num w:numId="54" w16cid:durableId="134807682">
    <w:abstractNumId w:val="19"/>
  </w:num>
  <w:num w:numId="55" w16cid:durableId="296033271">
    <w:abstractNumId w:val="27"/>
  </w:num>
  <w:num w:numId="56" w16cid:durableId="665017068">
    <w:abstractNumId w:val="22"/>
  </w:num>
  <w:num w:numId="57" w16cid:durableId="712340675">
    <w:abstractNumId w:val="21"/>
  </w:num>
  <w:num w:numId="58" w16cid:durableId="1729918556">
    <w:abstractNumId w:val="3"/>
  </w:num>
  <w:num w:numId="59" w16cid:durableId="599217069">
    <w:abstractNumId w:val="20"/>
  </w:num>
  <w:num w:numId="60" w16cid:durableId="906308067">
    <w:abstractNumId w:val="6"/>
  </w:num>
  <w:num w:numId="61" w16cid:durableId="1235705105">
    <w:abstractNumId w:val="58"/>
  </w:num>
  <w:num w:numId="62" w16cid:durableId="1557156235">
    <w:abstractNumId w:val="63"/>
  </w:num>
  <w:num w:numId="63" w16cid:durableId="1221550897">
    <w:abstractNumId w:val="36"/>
  </w:num>
  <w:num w:numId="64" w16cid:durableId="239481996">
    <w:abstractNumId w:val="65"/>
  </w:num>
  <w:num w:numId="65" w16cid:durableId="685525251">
    <w:abstractNumId w:val="55"/>
  </w:num>
  <w:num w:numId="66" w16cid:durableId="505679440">
    <w:abstractNumId w:val="33"/>
  </w:num>
  <w:num w:numId="67" w16cid:durableId="1264847468">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1"/>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57C"/>
    <w:rsid w:val="00002821"/>
    <w:rsid w:val="00002A37"/>
    <w:rsid w:val="0000317E"/>
    <w:rsid w:val="00003514"/>
    <w:rsid w:val="00003E0D"/>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114"/>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434"/>
    <w:rsid w:val="0003198A"/>
    <w:rsid w:val="00031A91"/>
    <w:rsid w:val="000325B8"/>
    <w:rsid w:val="00032C61"/>
    <w:rsid w:val="00032ECB"/>
    <w:rsid w:val="0003353A"/>
    <w:rsid w:val="000338CF"/>
    <w:rsid w:val="00033B4F"/>
    <w:rsid w:val="00033F51"/>
    <w:rsid w:val="000341BE"/>
    <w:rsid w:val="0003438B"/>
    <w:rsid w:val="000345BA"/>
    <w:rsid w:val="0003476B"/>
    <w:rsid w:val="00034C15"/>
    <w:rsid w:val="00035672"/>
    <w:rsid w:val="0003582C"/>
    <w:rsid w:val="00035E97"/>
    <w:rsid w:val="00036BA1"/>
    <w:rsid w:val="00036E9B"/>
    <w:rsid w:val="0003723C"/>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1BE"/>
    <w:rsid w:val="00047C44"/>
    <w:rsid w:val="00047D40"/>
    <w:rsid w:val="00047F52"/>
    <w:rsid w:val="00050314"/>
    <w:rsid w:val="00050779"/>
    <w:rsid w:val="000508AD"/>
    <w:rsid w:val="000514F9"/>
    <w:rsid w:val="0005168C"/>
    <w:rsid w:val="0005170D"/>
    <w:rsid w:val="0005274D"/>
    <w:rsid w:val="00052A07"/>
    <w:rsid w:val="00052B3B"/>
    <w:rsid w:val="00052D5F"/>
    <w:rsid w:val="0005326C"/>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E0"/>
    <w:rsid w:val="000654FB"/>
    <w:rsid w:val="00065E1A"/>
    <w:rsid w:val="000668B8"/>
    <w:rsid w:val="00067759"/>
    <w:rsid w:val="0007015B"/>
    <w:rsid w:val="000705EB"/>
    <w:rsid w:val="000707A2"/>
    <w:rsid w:val="000708A3"/>
    <w:rsid w:val="00070E4B"/>
    <w:rsid w:val="00070E5C"/>
    <w:rsid w:val="00071841"/>
    <w:rsid w:val="00071F96"/>
    <w:rsid w:val="000721FE"/>
    <w:rsid w:val="000722A6"/>
    <w:rsid w:val="00072B34"/>
    <w:rsid w:val="0007330B"/>
    <w:rsid w:val="000738F7"/>
    <w:rsid w:val="00073FF9"/>
    <w:rsid w:val="00074ECE"/>
    <w:rsid w:val="00075AB6"/>
    <w:rsid w:val="00075C5D"/>
    <w:rsid w:val="0007717C"/>
    <w:rsid w:val="000774E2"/>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72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78F"/>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5B5"/>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1032"/>
    <w:rsid w:val="000E113C"/>
    <w:rsid w:val="000E1875"/>
    <w:rsid w:val="000E1ADC"/>
    <w:rsid w:val="000E1E92"/>
    <w:rsid w:val="000E23DE"/>
    <w:rsid w:val="000E32EA"/>
    <w:rsid w:val="000E3413"/>
    <w:rsid w:val="000E3A5F"/>
    <w:rsid w:val="000E3B59"/>
    <w:rsid w:val="000E3CE6"/>
    <w:rsid w:val="000E4389"/>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190"/>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17FCD"/>
    <w:rsid w:val="001209F6"/>
    <w:rsid w:val="00120ADA"/>
    <w:rsid w:val="00120BB9"/>
    <w:rsid w:val="001219F5"/>
    <w:rsid w:val="00121A20"/>
    <w:rsid w:val="00121F16"/>
    <w:rsid w:val="00121FDD"/>
    <w:rsid w:val="00122388"/>
    <w:rsid w:val="00122DF9"/>
    <w:rsid w:val="00122F2E"/>
    <w:rsid w:val="0012377F"/>
    <w:rsid w:val="00123C02"/>
    <w:rsid w:val="00123D95"/>
    <w:rsid w:val="0012408C"/>
    <w:rsid w:val="00124314"/>
    <w:rsid w:val="0012447D"/>
    <w:rsid w:val="00124761"/>
    <w:rsid w:val="00124A77"/>
    <w:rsid w:val="0012572D"/>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2FC3"/>
    <w:rsid w:val="00153A1F"/>
    <w:rsid w:val="00153A3C"/>
    <w:rsid w:val="0015403D"/>
    <w:rsid w:val="00154671"/>
    <w:rsid w:val="00155135"/>
    <w:rsid w:val="00155155"/>
    <w:rsid w:val="001551B5"/>
    <w:rsid w:val="001554CA"/>
    <w:rsid w:val="00155512"/>
    <w:rsid w:val="001556BD"/>
    <w:rsid w:val="001556E4"/>
    <w:rsid w:val="00155A29"/>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27A"/>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6AA"/>
    <w:rsid w:val="00185B93"/>
    <w:rsid w:val="00185D4E"/>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5E19"/>
    <w:rsid w:val="0019603E"/>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4AD5"/>
    <w:rsid w:val="001B52BA"/>
    <w:rsid w:val="001B5530"/>
    <w:rsid w:val="001B56C4"/>
    <w:rsid w:val="001B59C5"/>
    <w:rsid w:val="001B59DA"/>
    <w:rsid w:val="001B5A5D"/>
    <w:rsid w:val="001B5CBE"/>
    <w:rsid w:val="001B612E"/>
    <w:rsid w:val="001B6813"/>
    <w:rsid w:val="001B68B3"/>
    <w:rsid w:val="001B73C5"/>
    <w:rsid w:val="001B796C"/>
    <w:rsid w:val="001B7A0B"/>
    <w:rsid w:val="001B7A8C"/>
    <w:rsid w:val="001B7F5A"/>
    <w:rsid w:val="001C0105"/>
    <w:rsid w:val="001C06CE"/>
    <w:rsid w:val="001C0D0B"/>
    <w:rsid w:val="001C0F53"/>
    <w:rsid w:val="001C1CE5"/>
    <w:rsid w:val="001C21C5"/>
    <w:rsid w:val="001C2327"/>
    <w:rsid w:val="001C25EB"/>
    <w:rsid w:val="001C2657"/>
    <w:rsid w:val="001C279F"/>
    <w:rsid w:val="001C3258"/>
    <w:rsid w:val="001C373E"/>
    <w:rsid w:val="001C377F"/>
    <w:rsid w:val="001C3CFF"/>
    <w:rsid w:val="001C3D2A"/>
    <w:rsid w:val="001C40B1"/>
    <w:rsid w:val="001C461A"/>
    <w:rsid w:val="001C4924"/>
    <w:rsid w:val="001C4AA6"/>
    <w:rsid w:val="001C5118"/>
    <w:rsid w:val="001C5574"/>
    <w:rsid w:val="001C5726"/>
    <w:rsid w:val="001C5F15"/>
    <w:rsid w:val="001C6495"/>
    <w:rsid w:val="001C7019"/>
    <w:rsid w:val="001C7241"/>
    <w:rsid w:val="001C73A8"/>
    <w:rsid w:val="001C7EDE"/>
    <w:rsid w:val="001D1648"/>
    <w:rsid w:val="001D17B5"/>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488E"/>
    <w:rsid w:val="001F54C5"/>
    <w:rsid w:val="001F5784"/>
    <w:rsid w:val="001F5AB3"/>
    <w:rsid w:val="001F63E7"/>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3E"/>
    <w:rsid w:val="0021735F"/>
    <w:rsid w:val="002175DB"/>
    <w:rsid w:val="00217ABD"/>
    <w:rsid w:val="00217D43"/>
    <w:rsid w:val="00220600"/>
    <w:rsid w:val="00220AD3"/>
    <w:rsid w:val="00221070"/>
    <w:rsid w:val="0022151E"/>
    <w:rsid w:val="002217DD"/>
    <w:rsid w:val="00221894"/>
    <w:rsid w:val="00221C6A"/>
    <w:rsid w:val="002224DB"/>
    <w:rsid w:val="00222DBC"/>
    <w:rsid w:val="002238E7"/>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63E"/>
    <w:rsid w:val="00237BC1"/>
    <w:rsid w:val="00237E63"/>
    <w:rsid w:val="00237EC4"/>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0836"/>
    <w:rsid w:val="00251148"/>
    <w:rsid w:val="00251500"/>
    <w:rsid w:val="0025159A"/>
    <w:rsid w:val="00251949"/>
    <w:rsid w:val="00251CEE"/>
    <w:rsid w:val="00252377"/>
    <w:rsid w:val="00252E7C"/>
    <w:rsid w:val="00253033"/>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3EED"/>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BF3"/>
    <w:rsid w:val="00280EBF"/>
    <w:rsid w:val="002818AE"/>
    <w:rsid w:val="0028255B"/>
    <w:rsid w:val="002827AD"/>
    <w:rsid w:val="0028280A"/>
    <w:rsid w:val="00282A55"/>
    <w:rsid w:val="00282F43"/>
    <w:rsid w:val="00283426"/>
    <w:rsid w:val="00283894"/>
    <w:rsid w:val="0028398C"/>
    <w:rsid w:val="00283FA1"/>
    <w:rsid w:val="002849E5"/>
    <w:rsid w:val="00284D9D"/>
    <w:rsid w:val="00285265"/>
    <w:rsid w:val="002854D5"/>
    <w:rsid w:val="002854EC"/>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506B"/>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4D9E"/>
    <w:rsid w:val="002A557A"/>
    <w:rsid w:val="002A5AC2"/>
    <w:rsid w:val="002A5C7F"/>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18"/>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D07"/>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4CE7"/>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0DA"/>
    <w:rsid w:val="002E1738"/>
    <w:rsid w:val="002E17F2"/>
    <w:rsid w:val="002E2740"/>
    <w:rsid w:val="002E28C1"/>
    <w:rsid w:val="002E2E4F"/>
    <w:rsid w:val="002E2F2A"/>
    <w:rsid w:val="002E2FD7"/>
    <w:rsid w:val="002E3224"/>
    <w:rsid w:val="002E48AE"/>
    <w:rsid w:val="002E4905"/>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949"/>
    <w:rsid w:val="00310BDA"/>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18DC"/>
    <w:rsid w:val="00322154"/>
    <w:rsid w:val="003222AB"/>
    <w:rsid w:val="003229F3"/>
    <w:rsid w:val="00322C9F"/>
    <w:rsid w:val="00323558"/>
    <w:rsid w:val="00323ACB"/>
    <w:rsid w:val="00323B73"/>
    <w:rsid w:val="00323C5B"/>
    <w:rsid w:val="00323EE5"/>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090"/>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378C1"/>
    <w:rsid w:val="00340555"/>
    <w:rsid w:val="00340A45"/>
    <w:rsid w:val="00340A56"/>
    <w:rsid w:val="00341EDB"/>
    <w:rsid w:val="00342BD7"/>
    <w:rsid w:val="00342E02"/>
    <w:rsid w:val="00343100"/>
    <w:rsid w:val="00343459"/>
    <w:rsid w:val="003435AB"/>
    <w:rsid w:val="0034386A"/>
    <w:rsid w:val="00343A07"/>
    <w:rsid w:val="00343F15"/>
    <w:rsid w:val="0034458D"/>
    <w:rsid w:val="00344F7B"/>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0776"/>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9F8"/>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4D1B"/>
    <w:rsid w:val="003759BA"/>
    <w:rsid w:val="003762E9"/>
    <w:rsid w:val="0037696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3E35"/>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91"/>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9"/>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5EF"/>
    <w:rsid w:val="003C2702"/>
    <w:rsid w:val="003C2D10"/>
    <w:rsid w:val="003C3F5D"/>
    <w:rsid w:val="003C4112"/>
    <w:rsid w:val="003C454D"/>
    <w:rsid w:val="003C467F"/>
    <w:rsid w:val="003C471D"/>
    <w:rsid w:val="003C4C4A"/>
    <w:rsid w:val="003C4D0A"/>
    <w:rsid w:val="003C4F5D"/>
    <w:rsid w:val="003C585B"/>
    <w:rsid w:val="003C5D55"/>
    <w:rsid w:val="003C5F3C"/>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335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7CC"/>
    <w:rsid w:val="00407B2A"/>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27F7D"/>
    <w:rsid w:val="004311DF"/>
    <w:rsid w:val="0043134C"/>
    <w:rsid w:val="0043149A"/>
    <w:rsid w:val="00431986"/>
    <w:rsid w:val="00431CCC"/>
    <w:rsid w:val="00431CFD"/>
    <w:rsid w:val="00431F63"/>
    <w:rsid w:val="004323FC"/>
    <w:rsid w:val="0043269E"/>
    <w:rsid w:val="00432F6E"/>
    <w:rsid w:val="00433220"/>
    <w:rsid w:val="004336FF"/>
    <w:rsid w:val="00433FC2"/>
    <w:rsid w:val="0043479D"/>
    <w:rsid w:val="00434E74"/>
    <w:rsid w:val="004355F8"/>
    <w:rsid w:val="0043585E"/>
    <w:rsid w:val="00435AA5"/>
    <w:rsid w:val="00435AF5"/>
    <w:rsid w:val="00435C6C"/>
    <w:rsid w:val="00435F36"/>
    <w:rsid w:val="00437447"/>
    <w:rsid w:val="0043745E"/>
    <w:rsid w:val="0043752A"/>
    <w:rsid w:val="00437BC2"/>
    <w:rsid w:val="00437C66"/>
    <w:rsid w:val="00437DE7"/>
    <w:rsid w:val="00440310"/>
    <w:rsid w:val="004408BD"/>
    <w:rsid w:val="00440B5F"/>
    <w:rsid w:val="00440DC2"/>
    <w:rsid w:val="00440EE9"/>
    <w:rsid w:val="00441475"/>
    <w:rsid w:val="00441518"/>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918"/>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3C8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CA7"/>
    <w:rsid w:val="004A7E6E"/>
    <w:rsid w:val="004B014E"/>
    <w:rsid w:val="004B01DD"/>
    <w:rsid w:val="004B033D"/>
    <w:rsid w:val="004B0618"/>
    <w:rsid w:val="004B08CF"/>
    <w:rsid w:val="004B0AB7"/>
    <w:rsid w:val="004B102E"/>
    <w:rsid w:val="004B14ED"/>
    <w:rsid w:val="004B20F8"/>
    <w:rsid w:val="004B2DFE"/>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4C5"/>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368"/>
    <w:rsid w:val="004D36B1"/>
    <w:rsid w:val="004D3D8D"/>
    <w:rsid w:val="004D4C97"/>
    <w:rsid w:val="004D4FB4"/>
    <w:rsid w:val="004D57E5"/>
    <w:rsid w:val="004D5BF9"/>
    <w:rsid w:val="004D6D12"/>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360"/>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B5"/>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1D2"/>
    <w:rsid w:val="005049A5"/>
    <w:rsid w:val="00505423"/>
    <w:rsid w:val="0050628F"/>
    <w:rsid w:val="00506557"/>
    <w:rsid w:val="00506678"/>
    <w:rsid w:val="00506764"/>
    <w:rsid w:val="0050677A"/>
    <w:rsid w:val="005074E5"/>
    <w:rsid w:val="005075BA"/>
    <w:rsid w:val="00507671"/>
    <w:rsid w:val="00510211"/>
    <w:rsid w:val="0051067E"/>
    <w:rsid w:val="005107B4"/>
    <w:rsid w:val="005108D8"/>
    <w:rsid w:val="0051111F"/>
    <w:rsid w:val="00511164"/>
    <w:rsid w:val="005116F9"/>
    <w:rsid w:val="0051199C"/>
    <w:rsid w:val="00511A98"/>
    <w:rsid w:val="00511BFF"/>
    <w:rsid w:val="005121FE"/>
    <w:rsid w:val="00512571"/>
    <w:rsid w:val="00512E79"/>
    <w:rsid w:val="00512FD4"/>
    <w:rsid w:val="00513242"/>
    <w:rsid w:val="0051326F"/>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4D13"/>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99"/>
    <w:rsid w:val="00534B59"/>
    <w:rsid w:val="005350B8"/>
    <w:rsid w:val="005355E8"/>
    <w:rsid w:val="00535A40"/>
    <w:rsid w:val="005363B0"/>
    <w:rsid w:val="00536759"/>
    <w:rsid w:val="00536D1C"/>
    <w:rsid w:val="00536F39"/>
    <w:rsid w:val="00536FF6"/>
    <w:rsid w:val="00537AA2"/>
    <w:rsid w:val="00537ACD"/>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273"/>
    <w:rsid w:val="00545492"/>
    <w:rsid w:val="00545CBE"/>
    <w:rsid w:val="00546392"/>
    <w:rsid w:val="005464CA"/>
    <w:rsid w:val="005465AF"/>
    <w:rsid w:val="0054695E"/>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5E11"/>
    <w:rsid w:val="00556504"/>
    <w:rsid w:val="00556E14"/>
    <w:rsid w:val="005575D5"/>
    <w:rsid w:val="00560280"/>
    <w:rsid w:val="00560304"/>
    <w:rsid w:val="005604C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68"/>
    <w:rsid w:val="0058169C"/>
    <w:rsid w:val="0058172D"/>
    <w:rsid w:val="00581F3E"/>
    <w:rsid w:val="0058234F"/>
    <w:rsid w:val="00582520"/>
    <w:rsid w:val="00582809"/>
    <w:rsid w:val="00582C50"/>
    <w:rsid w:val="00582E08"/>
    <w:rsid w:val="00582E97"/>
    <w:rsid w:val="00582FEB"/>
    <w:rsid w:val="00583474"/>
    <w:rsid w:val="005838A0"/>
    <w:rsid w:val="00583C22"/>
    <w:rsid w:val="00583C62"/>
    <w:rsid w:val="00584529"/>
    <w:rsid w:val="00584668"/>
    <w:rsid w:val="00585462"/>
    <w:rsid w:val="0058546D"/>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E12"/>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DA7"/>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483B"/>
    <w:rsid w:val="005D528E"/>
    <w:rsid w:val="005D542C"/>
    <w:rsid w:val="005D57E8"/>
    <w:rsid w:val="005D5B2A"/>
    <w:rsid w:val="005D5D93"/>
    <w:rsid w:val="005D5DB5"/>
    <w:rsid w:val="005D610B"/>
    <w:rsid w:val="005D72CB"/>
    <w:rsid w:val="005D7561"/>
    <w:rsid w:val="005D76E4"/>
    <w:rsid w:val="005D775D"/>
    <w:rsid w:val="005D7E6C"/>
    <w:rsid w:val="005E051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917"/>
    <w:rsid w:val="005F0DB0"/>
    <w:rsid w:val="005F14A2"/>
    <w:rsid w:val="005F164E"/>
    <w:rsid w:val="005F1793"/>
    <w:rsid w:val="005F19E3"/>
    <w:rsid w:val="005F1C77"/>
    <w:rsid w:val="005F22E3"/>
    <w:rsid w:val="005F2A0F"/>
    <w:rsid w:val="005F2A4B"/>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CF9"/>
    <w:rsid w:val="00605F62"/>
    <w:rsid w:val="00606360"/>
    <w:rsid w:val="006063CC"/>
    <w:rsid w:val="00606643"/>
    <w:rsid w:val="0060673B"/>
    <w:rsid w:val="00607677"/>
    <w:rsid w:val="00607BB5"/>
    <w:rsid w:val="00610361"/>
    <w:rsid w:val="00610417"/>
    <w:rsid w:val="00610612"/>
    <w:rsid w:val="0061079C"/>
    <w:rsid w:val="00610A0E"/>
    <w:rsid w:val="00610EC4"/>
    <w:rsid w:val="006115ED"/>
    <w:rsid w:val="00611A89"/>
    <w:rsid w:val="00611B83"/>
    <w:rsid w:val="0061206D"/>
    <w:rsid w:val="00612348"/>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076"/>
    <w:rsid w:val="00644AEF"/>
    <w:rsid w:val="00644E24"/>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6B2"/>
    <w:rsid w:val="00653B2B"/>
    <w:rsid w:val="00654221"/>
    <w:rsid w:val="006543A1"/>
    <w:rsid w:val="00655733"/>
    <w:rsid w:val="00655751"/>
    <w:rsid w:val="00655A80"/>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01A"/>
    <w:rsid w:val="00673202"/>
    <w:rsid w:val="006741D6"/>
    <w:rsid w:val="006741F2"/>
    <w:rsid w:val="006746F9"/>
    <w:rsid w:val="00674CC3"/>
    <w:rsid w:val="00675A51"/>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5729"/>
    <w:rsid w:val="006864F9"/>
    <w:rsid w:val="00686BEA"/>
    <w:rsid w:val="006874FF"/>
    <w:rsid w:val="006902B3"/>
    <w:rsid w:val="00690326"/>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283"/>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0BF"/>
    <w:rsid w:val="0070537F"/>
    <w:rsid w:val="007055C7"/>
    <w:rsid w:val="007057B5"/>
    <w:rsid w:val="00705A56"/>
    <w:rsid w:val="00705C5D"/>
    <w:rsid w:val="00705EB8"/>
    <w:rsid w:val="00706101"/>
    <w:rsid w:val="00706359"/>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16"/>
    <w:rsid w:val="00727EC3"/>
    <w:rsid w:val="00730091"/>
    <w:rsid w:val="007301DD"/>
    <w:rsid w:val="00730860"/>
    <w:rsid w:val="007317BD"/>
    <w:rsid w:val="00731E32"/>
    <w:rsid w:val="0073317F"/>
    <w:rsid w:val="00733ACC"/>
    <w:rsid w:val="00733BDE"/>
    <w:rsid w:val="007340C9"/>
    <w:rsid w:val="0073426F"/>
    <w:rsid w:val="00734874"/>
    <w:rsid w:val="007348B1"/>
    <w:rsid w:val="00734B23"/>
    <w:rsid w:val="007356CD"/>
    <w:rsid w:val="007358ED"/>
    <w:rsid w:val="00735E99"/>
    <w:rsid w:val="007361C8"/>
    <w:rsid w:val="007362A6"/>
    <w:rsid w:val="00736657"/>
    <w:rsid w:val="0073666A"/>
    <w:rsid w:val="00736D7D"/>
    <w:rsid w:val="007373D3"/>
    <w:rsid w:val="00737B21"/>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5A1"/>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16FA"/>
    <w:rsid w:val="00772534"/>
    <w:rsid w:val="00772584"/>
    <w:rsid w:val="0077271C"/>
    <w:rsid w:val="00772EAF"/>
    <w:rsid w:val="00772FC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0BC"/>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2DC0"/>
    <w:rsid w:val="0079312C"/>
    <w:rsid w:val="00793245"/>
    <w:rsid w:val="0079384E"/>
    <w:rsid w:val="00793CD8"/>
    <w:rsid w:val="007941EF"/>
    <w:rsid w:val="00795277"/>
    <w:rsid w:val="007957D7"/>
    <w:rsid w:val="00795855"/>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043"/>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D31"/>
    <w:rsid w:val="007D0EAF"/>
    <w:rsid w:val="007D1027"/>
    <w:rsid w:val="007D137B"/>
    <w:rsid w:val="007D15AB"/>
    <w:rsid w:val="007D1FCB"/>
    <w:rsid w:val="007D1FFB"/>
    <w:rsid w:val="007D29F2"/>
    <w:rsid w:val="007D2EA2"/>
    <w:rsid w:val="007D3168"/>
    <w:rsid w:val="007D3269"/>
    <w:rsid w:val="007D347F"/>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0BB5"/>
    <w:rsid w:val="007E150A"/>
    <w:rsid w:val="007E16AA"/>
    <w:rsid w:val="007E181F"/>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5C95"/>
    <w:rsid w:val="007E6359"/>
    <w:rsid w:val="007E6C28"/>
    <w:rsid w:val="007E6D14"/>
    <w:rsid w:val="007E6EA4"/>
    <w:rsid w:val="007E6F09"/>
    <w:rsid w:val="007E7091"/>
    <w:rsid w:val="007E70BB"/>
    <w:rsid w:val="007E7521"/>
    <w:rsid w:val="007E76C4"/>
    <w:rsid w:val="007F03D1"/>
    <w:rsid w:val="007F03E6"/>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796"/>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423"/>
    <w:rsid w:val="008235DB"/>
    <w:rsid w:val="00824319"/>
    <w:rsid w:val="00824AB4"/>
    <w:rsid w:val="00824B02"/>
    <w:rsid w:val="00825350"/>
    <w:rsid w:val="00825C42"/>
    <w:rsid w:val="00825D25"/>
    <w:rsid w:val="008265B7"/>
    <w:rsid w:val="0082696D"/>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097"/>
    <w:rsid w:val="00864558"/>
    <w:rsid w:val="00864B30"/>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6E5"/>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5C9"/>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6CB"/>
    <w:rsid w:val="00896A80"/>
    <w:rsid w:val="00896F34"/>
    <w:rsid w:val="0089724F"/>
    <w:rsid w:val="008A041D"/>
    <w:rsid w:val="008A06FA"/>
    <w:rsid w:val="008A0C29"/>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67F"/>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77"/>
    <w:rsid w:val="008C18D4"/>
    <w:rsid w:val="008C2017"/>
    <w:rsid w:val="008C256E"/>
    <w:rsid w:val="008C25B7"/>
    <w:rsid w:val="008C2AA7"/>
    <w:rsid w:val="008C32E9"/>
    <w:rsid w:val="008C38C7"/>
    <w:rsid w:val="008C3E7B"/>
    <w:rsid w:val="008C3EB9"/>
    <w:rsid w:val="008C405E"/>
    <w:rsid w:val="008C423A"/>
    <w:rsid w:val="008C42F8"/>
    <w:rsid w:val="008C43CC"/>
    <w:rsid w:val="008C45E3"/>
    <w:rsid w:val="008C4621"/>
    <w:rsid w:val="008C4958"/>
    <w:rsid w:val="008C4AB0"/>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1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D4E"/>
    <w:rsid w:val="008E0F80"/>
    <w:rsid w:val="008E10BA"/>
    <w:rsid w:val="008E159E"/>
    <w:rsid w:val="008E1723"/>
    <w:rsid w:val="008E1909"/>
    <w:rsid w:val="008E1D70"/>
    <w:rsid w:val="008E2616"/>
    <w:rsid w:val="008E2FF6"/>
    <w:rsid w:val="008E34E5"/>
    <w:rsid w:val="008E374C"/>
    <w:rsid w:val="008E3FB3"/>
    <w:rsid w:val="008E42B0"/>
    <w:rsid w:val="008E482B"/>
    <w:rsid w:val="008E4912"/>
    <w:rsid w:val="008E4CA5"/>
    <w:rsid w:val="008E53BA"/>
    <w:rsid w:val="008E5FD1"/>
    <w:rsid w:val="008E60DD"/>
    <w:rsid w:val="008E6605"/>
    <w:rsid w:val="008E725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7F"/>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6583"/>
    <w:rsid w:val="00927868"/>
    <w:rsid w:val="009279D3"/>
    <w:rsid w:val="00927B3F"/>
    <w:rsid w:val="00930CCF"/>
    <w:rsid w:val="00930E68"/>
    <w:rsid w:val="00931148"/>
    <w:rsid w:val="0093117F"/>
    <w:rsid w:val="009316B4"/>
    <w:rsid w:val="009319BA"/>
    <w:rsid w:val="00931AFB"/>
    <w:rsid w:val="00931BD9"/>
    <w:rsid w:val="00931F3F"/>
    <w:rsid w:val="00932D0C"/>
    <w:rsid w:val="009335EE"/>
    <w:rsid w:val="009336BF"/>
    <w:rsid w:val="00933CC1"/>
    <w:rsid w:val="009365E4"/>
    <w:rsid w:val="00936731"/>
    <w:rsid w:val="009368F3"/>
    <w:rsid w:val="00936C99"/>
    <w:rsid w:val="00936EA7"/>
    <w:rsid w:val="009376B5"/>
    <w:rsid w:val="009376C1"/>
    <w:rsid w:val="00937DFF"/>
    <w:rsid w:val="00940D6E"/>
    <w:rsid w:val="00940E12"/>
    <w:rsid w:val="009411FC"/>
    <w:rsid w:val="00941636"/>
    <w:rsid w:val="00941B38"/>
    <w:rsid w:val="00941D93"/>
    <w:rsid w:val="00941EFC"/>
    <w:rsid w:val="009420F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903"/>
    <w:rsid w:val="00970A40"/>
    <w:rsid w:val="00970B5A"/>
    <w:rsid w:val="00970E55"/>
    <w:rsid w:val="0097130C"/>
    <w:rsid w:val="00971981"/>
    <w:rsid w:val="00971F08"/>
    <w:rsid w:val="00972C43"/>
    <w:rsid w:val="00972FEF"/>
    <w:rsid w:val="00974723"/>
    <w:rsid w:val="00974CFE"/>
    <w:rsid w:val="00974F23"/>
    <w:rsid w:val="00975788"/>
    <w:rsid w:val="009759C5"/>
    <w:rsid w:val="00975F00"/>
    <w:rsid w:val="0097602E"/>
    <w:rsid w:val="0097603D"/>
    <w:rsid w:val="009761AF"/>
    <w:rsid w:val="009764B4"/>
    <w:rsid w:val="00976610"/>
    <w:rsid w:val="00976949"/>
    <w:rsid w:val="0097698A"/>
    <w:rsid w:val="00976A48"/>
    <w:rsid w:val="00976C4B"/>
    <w:rsid w:val="00976F19"/>
    <w:rsid w:val="00977763"/>
    <w:rsid w:val="00977EA1"/>
    <w:rsid w:val="0098035C"/>
    <w:rsid w:val="00980477"/>
    <w:rsid w:val="0098075D"/>
    <w:rsid w:val="0098159B"/>
    <w:rsid w:val="009818B3"/>
    <w:rsid w:val="00981B5D"/>
    <w:rsid w:val="009820FD"/>
    <w:rsid w:val="00982E8E"/>
    <w:rsid w:val="009834A9"/>
    <w:rsid w:val="009839C7"/>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0B07"/>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3D9C"/>
    <w:rsid w:val="00994845"/>
    <w:rsid w:val="0099487F"/>
    <w:rsid w:val="00994DCA"/>
    <w:rsid w:val="0099528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21"/>
    <w:rsid w:val="009A5A4D"/>
    <w:rsid w:val="009A5B9A"/>
    <w:rsid w:val="009A5CBA"/>
    <w:rsid w:val="009A6511"/>
    <w:rsid w:val="009A6850"/>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09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3A"/>
    <w:rsid w:val="009E0F56"/>
    <w:rsid w:val="009E11A9"/>
    <w:rsid w:val="009E14E0"/>
    <w:rsid w:val="009E1517"/>
    <w:rsid w:val="009E16FF"/>
    <w:rsid w:val="009E1CA5"/>
    <w:rsid w:val="009E2661"/>
    <w:rsid w:val="009E2E65"/>
    <w:rsid w:val="009E3017"/>
    <w:rsid w:val="009E317A"/>
    <w:rsid w:val="009E35DB"/>
    <w:rsid w:val="009E3781"/>
    <w:rsid w:val="009E3799"/>
    <w:rsid w:val="009E3E13"/>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496"/>
    <w:rsid w:val="00A14582"/>
    <w:rsid w:val="00A149A7"/>
    <w:rsid w:val="00A14B72"/>
    <w:rsid w:val="00A14BA4"/>
    <w:rsid w:val="00A14F16"/>
    <w:rsid w:val="00A14F4E"/>
    <w:rsid w:val="00A15BFF"/>
    <w:rsid w:val="00A15C12"/>
    <w:rsid w:val="00A1673D"/>
    <w:rsid w:val="00A16AF3"/>
    <w:rsid w:val="00A16CCA"/>
    <w:rsid w:val="00A16D6C"/>
    <w:rsid w:val="00A171D3"/>
    <w:rsid w:val="00A17EBF"/>
    <w:rsid w:val="00A17F63"/>
    <w:rsid w:val="00A20061"/>
    <w:rsid w:val="00A20373"/>
    <w:rsid w:val="00A20379"/>
    <w:rsid w:val="00A20E07"/>
    <w:rsid w:val="00A21369"/>
    <w:rsid w:val="00A2193B"/>
    <w:rsid w:val="00A2279A"/>
    <w:rsid w:val="00A229DB"/>
    <w:rsid w:val="00A22E4E"/>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C40"/>
    <w:rsid w:val="00A30187"/>
    <w:rsid w:val="00A304D1"/>
    <w:rsid w:val="00A30775"/>
    <w:rsid w:val="00A309AA"/>
    <w:rsid w:val="00A30D80"/>
    <w:rsid w:val="00A310AE"/>
    <w:rsid w:val="00A3175E"/>
    <w:rsid w:val="00A32084"/>
    <w:rsid w:val="00A323E2"/>
    <w:rsid w:val="00A3243E"/>
    <w:rsid w:val="00A324EA"/>
    <w:rsid w:val="00A32CF3"/>
    <w:rsid w:val="00A33E56"/>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33F"/>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58E"/>
    <w:rsid w:val="00A74BF9"/>
    <w:rsid w:val="00A75395"/>
    <w:rsid w:val="00A75D39"/>
    <w:rsid w:val="00A761D4"/>
    <w:rsid w:val="00A76DBB"/>
    <w:rsid w:val="00A7706C"/>
    <w:rsid w:val="00A77EC4"/>
    <w:rsid w:val="00A80575"/>
    <w:rsid w:val="00A805CE"/>
    <w:rsid w:val="00A80AC7"/>
    <w:rsid w:val="00A811CB"/>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5D50"/>
    <w:rsid w:val="00AA6B03"/>
    <w:rsid w:val="00AA6BA0"/>
    <w:rsid w:val="00AA6DE4"/>
    <w:rsid w:val="00AA7C4E"/>
    <w:rsid w:val="00AB028A"/>
    <w:rsid w:val="00AB03C6"/>
    <w:rsid w:val="00AB08B1"/>
    <w:rsid w:val="00AB0BC8"/>
    <w:rsid w:val="00AB0DE4"/>
    <w:rsid w:val="00AB0E41"/>
    <w:rsid w:val="00AB11CA"/>
    <w:rsid w:val="00AB1303"/>
    <w:rsid w:val="00AB14D9"/>
    <w:rsid w:val="00AB1F9E"/>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75E"/>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4FB"/>
    <w:rsid w:val="00AD3743"/>
    <w:rsid w:val="00AD3F94"/>
    <w:rsid w:val="00AD4A5A"/>
    <w:rsid w:val="00AD51ED"/>
    <w:rsid w:val="00AD54F2"/>
    <w:rsid w:val="00AD58C1"/>
    <w:rsid w:val="00AD59E2"/>
    <w:rsid w:val="00AD5F22"/>
    <w:rsid w:val="00AD62BC"/>
    <w:rsid w:val="00AD6629"/>
    <w:rsid w:val="00AD6C3C"/>
    <w:rsid w:val="00AD6CC6"/>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E7C17"/>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262"/>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0D51"/>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3B2"/>
    <w:rsid w:val="00B219D1"/>
    <w:rsid w:val="00B21DEF"/>
    <w:rsid w:val="00B22A95"/>
    <w:rsid w:val="00B22AC0"/>
    <w:rsid w:val="00B22FCA"/>
    <w:rsid w:val="00B23230"/>
    <w:rsid w:val="00B2357C"/>
    <w:rsid w:val="00B23AE8"/>
    <w:rsid w:val="00B23CC2"/>
    <w:rsid w:val="00B24A9A"/>
    <w:rsid w:val="00B25210"/>
    <w:rsid w:val="00B2712A"/>
    <w:rsid w:val="00B2763F"/>
    <w:rsid w:val="00B27853"/>
    <w:rsid w:val="00B279AF"/>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6A56"/>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44C"/>
    <w:rsid w:val="00B446E9"/>
    <w:rsid w:val="00B44A91"/>
    <w:rsid w:val="00B44F95"/>
    <w:rsid w:val="00B45A52"/>
    <w:rsid w:val="00B45AF9"/>
    <w:rsid w:val="00B46175"/>
    <w:rsid w:val="00B4670C"/>
    <w:rsid w:val="00B46AD4"/>
    <w:rsid w:val="00B46E76"/>
    <w:rsid w:val="00B4744D"/>
    <w:rsid w:val="00B478B5"/>
    <w:rsid w:val="00B47BEE"/>
    <w:rsid w:val="00B47EDA"/>
    <w:rsid w:val="00B5003B"/>
    <w:rsid w:val="00B50565"/>
    <w:rsid w:val="00B50B57"/>
    <w:rsid w:val="00B50BD3"/>
    <w:rsid w:val="00B50C4B"/>
    <w:rsid w:val="00B51602"/>
    <w:rsid w:val="00B51704"/>
    <w:rsid w:val="00B51FEE"/>
    <w:rsid w:val="00B52756"/>
    <w:rsid w:val="00B52A53"/>
    <w:rsid w:val="00B52A99"/>
    <w:rsid w:val="00B52D7F"/>
    <w:rsid w:val="00B52D8B"/>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4F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B22"/>
    <w:rsid w:val="00B853EF"/>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B7922"/>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2D4"/>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E8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1F8D"/>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2F5B"/>
    <w:rsid w:val="00C234BC"/>
    <w:rsid w:val="00C23EE8"/>
    <w:rsid w:val="00C24038"/>
    <w:rsid w:val="00C2471F"/>
    <w:rsid w:val="00C24E68"/>
    <w:rsid w:val="00C24FEB"/>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2D57"/>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45DC"/>
    <w:rsid w:val="00C4520D"/>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E63"/>
    <w:rsid w:val="00C67803"/>
    <w:rsid w:val="00C67F10"/>
    <w:rsid w:val="00C7057C"/>
    <w:rsid w:val="00C70697"/>
    <w:rsid w:val="00C70CD2"/>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6D6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744"/>
    <w:rsid w:val="00CA0EBA"/>
    <w:rsid w:val="00CA1057"/>
    <w:rsid w:val="00CA1ED8"/>
    <w:rsid w:val="00CA243F"/>
    <w:rsid w:val="00CA2BF4"/>
    <w:rsid w:val="00CA2D35"/>
    <w:rsid w:val="00CA30C8"/>
    <w:rsid w:val="00CA331B"/>
    <w:rsid w:val="00CA342B"/>
    <w:rsid w:val="00CA3474"/>
    <w:rsid w:val="00CA34C1"/>
    <w:rsid w:val="00CA3E9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9CD"/>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CAC"/>
    <w:rsid w:val="00CD1DCB"/>
    <w:rsid w:val="00CD2367"/>
    <w:rsid w:val="00CD2B1A"/>
    <w:rsid w:val="00CD2D0C"/>
    <w:rsid w:val="00CD2ED1"/>
    <w:rsid w:val="00CD2F77"/>
    <w:rsid w:val="00CD2FBD"/>
    <w:rsid w:val="00CD31A8"/>
    <w:rsid w:val="00CD337B"/>
    <w:rsid w:val="00CD3412"/>
    <w:rsid w:val="00CD3463"/>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25F"/>
    <w:rsid w:val="00CE37DF"/>
    <w:rsid w:val="00CE3CFB"/>
    <w:rsid w:val="00CE3D12"/>
    <w:rsid w:val="00CE5519"/>
    <w:rsid w:val="00CE56D0"/>
    <w:rsid w:val="00CE5A51"/>
    <w:rsid w:val="00CE5EB8"/>
    <w:rsid w:val="00CE6167"/>
    <w:rsid w:val="00CE74E6"/>
    <w:rsid w:val="00CE7561"/>
    <w:rsid w:val="00CE7D00"/>
    <w:rsid w:val="00CE7D63"/>
    <w:rsid w:val="00CF1354"/>
    <w:rsid w:val="00CF1397"/>
    <w:rsid w:val="00CF27E3"/>
    <w:rsid w:val="00CF27E8"/>
    <w:rsid w:val="00CF2914"/>
    <w:rsid w:val="00CF302B"/>
    <w:rsid w:val="00CF3A80"/>
    <w:rsid w:val="00CF3B1F"/>
    <w:rsid w:val="00CF3BF6"/>
    <w:rsid w:val="00CF42C4"/>
    <w:rsid w:val="00CF49D6"/>
    <w:rsid w:val="00CF51DD"/>
    <w:rsid w:val="00CF5BA1"/>
    <w:rsid w:val="00CF5CB0"/>
    <w:rsid w:val="00CF6059"/>
    <w:rsid w:val="00CF625B"/>
    <w:rsid w:val="00CF685A"/>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1B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11A5"/>
    <w:rsid w:val="00D426C2"/>
    <w:rsid w:val="00D4318F"/>
    <w:rsid w:val="00D438BF"/>
    <w:rsid w:val="00D43AED"/>
    <w:rsid w:val="00D43B74"/>
    <w:rsid w:val="00D43CF8"/>
    <w:rsid w:val="00D43F33"/>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B04"/>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67D1B"/>
    <w:rsid w:val="00D7079A"/>
    <w:rsid w:val="00D70841"/>
    <w:rsid w:val="00D708B0"/>
    <w:rsid w:val="00D70C0E"/>
    <w:rsid w:val="00D71FAF"/>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58D"/>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20C"/>
    <w:rsid w:val="00D86B71"/>
    <w:rsid w:val="00D86CA3"/>
    <w:rsid w:val="00D87003"/>
    <w:rsid w:val="00D870F7"/>
    <w:rsid w:val="00D871CE"/>
    <w:rsid w:val="00D8787A"/>
    <w:rsid w:val="00D878A9"/>
    <w:rsid w:val="00D879A4"/>
    <w:rsid w:val="00D87C65"/>
    <w:rsid w:val="00D906A0"/>
    <w:rsid w:val="00D90993"/>
    <w:rsid w:val="00D9129F"/>
    <w:rsid w:val="00D9196D"/>
    <w:rsid w:val="00D923F1"/>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044"/>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888"/>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B1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3C94"/>
    <w:rsid w:val="00E04590"/>
    <w:rsid w:val="00E045A4"/>
    <w:rsid w:val="00E04A56"/>
    <w:rsid w:val="00E0503D"/>
    <w:rsid w:val="00E05B68"/>
    <w:rsid w:val="00E05C62"/>
    <w:rsid w:val="00E05E76"/>
    <w:rsid w:val="00E06C4D"/>
    <w:rsid w:val="00E0741C"/>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5F3C"/>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83C"/>
    <w:rsid w:val="00E43988"/>
    <w:rsid w:val="00E43D05"/>
    <w:rsid w:val="00E43D57"/>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CD9"/>
    <w:rsid w:val="00E47EE4"/>
    <w:rsid w:val="00E51298"/>
    <w:rsid w:val="00E5170E"/>
    <w:rsid w:val="00E517E5"/>
    <w:rsid w:val="00E5219D"/>
    <w:rsid w:val="00E52A10"/>
    <w:rsid w:val="00E52E06"/>
    <w:rsid w:val="00E52E2F"/>
    <w:rsid w:val="00E53448"/>
    <w:rsid w:val="00E536E2"/>
    <w:rsid w:val="00E53974"/>
    <w:rsid w:val="00E53B75"/>
    <w:rsid w:val="00E544EE"/>
    <w:rsid w:val="00E54E3B"/>
    <w:rsid w:val="00E55710"/>
    <w:rsid w:val="00E557C6"/>
    <w:rsid w:val="00E55C1A"/>
    <w:rsid w:val="00E55C55"/>
    <w:rsid w:val="00E55D27"/>
    <w:rsid w:val="00E56798"/>
    <w:rsid w:val="00E56B5B"/>
    <w:rsid w:val="00E56D22"/>
    <w:rsid w:val="00E56E08"/>
    <w:rsid w:val="00E5729C"/>
    <w:rsid w:val="00E572F1"/>
    <w:rsid w:val="00E57565"/>
    <w:rsid w:val="00E60237"/>
    <w:rsid w:val="00E605CC"/>
    <w:rsid w:val="00E60AD7"/>
    <w:rsid w:val="00E6153C"/>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0AB"/>
    <w:rsid w:val="00E86AC6"/>
    <w:rsid w:val="00E8706E"/>
    <w:rsid w:val="00E873A2"/>
    <w:rsid w:val="00E874C5"/>
    <w:rsid w:val="00E876B4"/>
    <w:rsid w:val="00E87822"/>
    <w:rsid w:val="00E90395"/>
    <w:rsid w:val="00E90CF4"/>
    <w:rsid w:val="00E90E49"/>
    <w:rsid w:val="00E9107A"/>
    <w:rsid w:val="00E9142B"/>
    <w:rsid w:val="00E917F9"/>
    <w:rsid w:val="00E9180C"/>
    <w:rsid w:val="00E9291C"/>
    <w:rsid w:val="00E93F05"/>
    <w:rsid w:val="00E93FCE"/>
    <w:rsid w:val="00E93FFE"/>
    <w:rsid w:val="00E942F4"/>
    <w:rsid w:val="00E94A2C"/>
    <w:rsid w:val="00E94D16"/>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6C1"/>
    <w:rsid w:val="00EC17F7"/>
    <w:rsid w:val="00EC23A3"/>
    <w:rsid w:val="00EC25EF"/>
    <w:rsid w:val="00EC27C6"/>
    <w:rsid w:val="00EC2849"/>
    <w:rsid w:val="00EC2C02"/>
    <w:rsid w:val="00EC2CE4"/>
    <w:rsid w:val="00EC2FCF"/>
    <w:rsid w:val="00EC374B"/>
    <w:rsid w:val="00EC4207"/>
    <w:rsid w:val="00EC43BC"/>
    <w:rsid w:val="00EC49C3"/>
    <w:rsid w:val="00EC49CE"/>
    <w:rsid w:val="00EC54E3"/>
    <w:rsid w:val="00EC5653"/>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BEF"/>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894"/>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800"/>
    <w:rsid w:val="00F00ADD"/>
    <w:rsid w:val="00F01F1B"/>
    <w:rsid w:val="00F03002"/>
    <w:rsid w:val="00F036EF"/>
    <w:rsid w:val="00F03ED4"/>
    <w:rsid w:val="00F03F7A"/>
    <w:rsid w:val="00F04ABC"/>
    <w:rsid w:val="00F04ABF"/>
    <w:rsid w:val="00F04DC0"/>
    <w:rsid w:val="00F0528D"/>
    <w:rsid w:val="00F054B9"/>
    <w:rsid w:val="00F062F7"/>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A17"/>
    <w:rsid w:val="00F14DCA"/>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701"/>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398"/>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6FA"/>
    <w:rsid w:val="00F607C5"/>
    <w:rsid w:val="00F609CC"/>
    <w:rsid w:val="00F60DEA"/>
    <w:rsid w:val="00F60EA4"/>
    <w:rsid w:val="00F60FBC"/>
    <w:rsid w:val="00F612D0"/>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104"/>
    <w:rsid w:val="00F71308"/>
    <w:rsid w:val="00F71A48"/>
    <w:rsid w:val="00F71B49"/>
    <w:rsid w:val="00F71F69"/>
    <w:rsid w:val="00F72108"/>
    <w:rsid w:val="00F7240A"/>
    <w:rsid w:val="00F7284F"/>
    <w:rsid w:val="00F7291B"/>
    <w:rsid w:val="00F72B72"/>
    <w:rsid w:val="00F73D0A"/>
    <w:rsid w:val="00F74164"/>
    <w:rsid w:val="00F74244"/>
    <w:rsid w:val="00F74BB9"/>
    <w:rsid w:val="00F74DBD"/>
    <w:rsid w:val="00F753FE"/>
    <w:rsid w:val="00F75582"/>
    <w:rsid w:val="00F75A72"/>
    <w:rsid w:val="00F75A7F"/>
    <w:rsid w:val="00F75FDE"/>
    <w:rsid w:val="00F76182"/>
    <w:rsid w:val="00F76D2F"/>
    <w:rsid w:val="00F76EFA"/>
    <w:rsid w:val="00F773FB"/>
    <w:rsid w:val="00F804BE"/>
    <w:rsid w:val="00F807DB"/>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5C9"/>
    <w:rsid w:val="00F8666C"/>
    <w:rsid w:val="00F86871"/>
    <w:rsid w:val="00F868F5"/>
    <w:rsid w:val="00F8728D"/>
    <w:rsid w:val="00F875D3"/>
    <w:rsid w:val="00F902FD"/>
    <w:rsid w:val="00F90344"/>
    <w:rsid w:val="00F9056A"/>
    <w:rsid w:val="00F90713"/>
    <w:rsid w:val="00F909A7"/>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1A9"/>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10D4"/>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4DB2"/>
    <w:rsid w:val="00FD6174"/>
    <w:rsid w:val="00FD653F"/>
    <w:rsid w:val="00FD74DB"/>
    <w:rsid w:val="00FD7660"/>
    <w:rsid w:val="00FD79FB"/>
    <w:rsid w:val="00FE00B2"/>
    <w:rsid w:val="00FE0655"/>
    <w:rsid w:val="00FE0C3E"/>
    <w:rsid w:val="00FE0CDF"/>
    <w:rsid w:val="00FE1336"/>
    <w:rsid w:val="00FE14FD"/>
    <w:rsid w:val="00FE1BC4"/>
    <w:rsid w:val="00FE2365"/>
    <w:rsid w:val="00FE24A9"/>
    <w:rsid w:val="00FE24FE"/>
    <w:rsid w:val="00FE2A4D"/>
    <w:rsid w:val="00FE3B6F"/>
    <w:rsid w:val="00FE3C6C"/>
    <w:rsid w:val="00FE49E0"/>
    <w:rsid w:val="00FE4C7B"/>
    <w:rsid w:val="00FE513E"/>
    <w:rsid w:val="00FE58D1"/>
    <w:rsid w:val="00FE5CEC"/>
    <w:rsid w:val="00FE5E15"/>
    <w:rsid w:val="00FE6510"/>
    <w:rsid w:val="00FE6BDD"/>
    <w:rsid w:val="00FE6EA4"/>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04590"/>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uiPriority w:val="99"/>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目 Char"/>
    <w:link w:val="Caption"/>
    <w:uiPriority w:val="99"/>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99"/>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ProposalChar">
    <w:name w:val="Proposal Char"/>
    <w:link w:val="Proposal"/>
    <w:qFormat/>
    <w:rsid w:val="00441518"/>
    <w:rPr>
      <w:rFonts w:ascii="Times New Roman" w:eastAsia="Times New Roman" w:hAnsi="Times New Roman"/>
      <w:b/>
      <w:bCs/>
      <w:sz w:val="24"/>
      <w:szCs w:val="24"/>
    </w:rPr>
  </w:style>
  <w:style w:type="paragraph" w:styleId="Revision">
    <w:name w:val="Revision"/>
    <w:hidden/>
    <w:uiPriority w:val="71"/>
    <w:semiHidden/>
    <w:rsid w:val="00A16D6C"/>
    <w:rPr>
      <w:rFonts w:ascii="Times New Roman" w:eastAsia="Times New Roman" w:hAnsi="Times New Roman"/>
      <w:sz w:val="24"/>
      <w:szCs w:val="24"/>
    </w:rPr>
  </w:style>
  <w:style w:type="character" w:customStyle="1" w:styleId="ListParagraphChar1">
    <w:name w:val="List Paragraph Char1"/>
    <w:uiPriority w:val="34"/>
    <w:qFormat/>
    <w:rsid w:val="00B853EF"/>
    <w:rPr>
      <w:rFonts w:ascii="Times" w:eastAsia="Batang" w:hAnsi="Times"/>
      <w:szCs w:val="24"/>
      <w:lang w:val="en-GB" w:eastAsia="en-US"/>
    </w:rPr>
  </w:style>
  <w:style w:type="character" w:customStyle="1" w:styleId="B10">
    <w:name w:val="B1 (文字)"/>
    <w:uiPriority w:val="99"/>
    <w:locked/>
    <w:rsid w:val="000722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1262023">
      <w:bodyDiv w:val="1"/>
      <w:marLeft w:val="0"/>
      <w:marRight w:val="0"/>
      <w:marTop w:val="0"/>
      <w:marBottom w:val="0"/>
      <w:divBdr>
        <w:top w:val="none" w:sz="0" w:space="0" w:color="auto"/>
        <w:left w:val="none" w:sz="0" w:space="0" w:color="auto"/>
        <w:bottom w:val="none" w:sz="0" w:space="0" w:color="auto"/>
        <w:right w:val="none" w:sz="0" w:space="0" w:color="auto"/>
      </w:divBdr>
      <w:divsChild>
        <w:div w:id="180820918">
          <w:marLeft w:val="0"/>
          <w:marRight w:val="0"/>
          <w:marTop w:val="0"/>
          <w:marBottom w:val="206"/>
          <w:divBdr>
            <w:top w:val="none" w:sz="0" w:space="0" w:color="auto"/>
            <w:left w:val="none" w:sz="0" w:space="0" w:color="auto"/>
            <w:bottom w:val="none" w:sz="0" w:space="0" w:color="auto"/>
            <w:right w:val="none" w:sz="0" w:space="0" w:color="auto"/>
          </w:divBdr>
        </w:div>
        <w:div w:id="648485990">
          <w:marLeft w:val="0"/>
          <w:marRight w:val="0"/>
          <w:marTop w:val="0"/>
          <w:marBottom w:val="0"/>
          <w:divBdr>
            <w:top w:val="none" w:sz="0" w:space="0" w:color="auto"/>
            <w:left w:val="none" w:sz="0" w:space="0" w:color="auto"/>
            <w:bottom w:val="none" w:sz="0" w:space="0" w:color="auto"/>
            <w:right w:val="none" w:sz="0" w:space="0" w:color="auto"/>
          </w:divBdr>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02946523">
      <w:bodyDiv w:val="1"/>
      <w:marLeft w:val="0"/>
      <w:marRight w:val="0"/>
      <w:marTop w:val="0"/>
      <w:marBottom w:val="0"/>
      <w:divBdr>
        <w:top w:val="none" w:sz="0" w:space="0" w:color="auto"/>
        <w:left w:val="none" w:sz="0" w:space="0" w:color="auto"/>
        <w:bottom w:val="none" w:sz="0" w:space="0" w:color="auto"/>
        <w:right w:val="none" w:sz="0" w:space="0" w:color="auto"/>
      </w:divBdr>
      <w:divsChild>
        <w:div w:id="1005286986">
          <w:marLeft w:val="0"/>
          <w:marRight w:val="0"/>
          <w:marTop w:val="0"/>
          <w:marBottom w:val="206"/>
          <w:divBdr>
            <w:top w:val="none" w:sz="0" w:space="0" w:color="auto"/>
            <w:left w:val="none" w:sz="0" w:space="0" w:color="auto"/>
            <w:bottom w:val="none" w:sz="0" w:space="0" w:color="auto"/>
            <w:right w:val="none" w:sz="0" w:space="0" w:color="auto"/>
          </w:divBdr>
        </w:div>
        <w:div w:id="274144976">
          <w:marLeft w:val="0"/>
          <w:marRight w:val="0"/>
          <w:marTop w:val="0"/>
          <w:marBottom w:val="0"/>
          <w:divBdr>
            <w:top w:val="none" w:sz="0" w:space="0" w:color="auto"/>
            <w:left w:val="none" w:sz="0" w:space="0" w:color="auto"/>
            <w:bottom w:val="none" w:sz="0" w:space="0" w:color="auto"/>
            <w:right w:val="none" w:sz="0" w:space="0" w:color="auto"/>
          </w:divBdr>
        </w:div>
      </w:divsChild>
    </w:div>
    <w:div w:id="427895183">
      <w:bodyDiv w:val="1"/>
      <w:marLeft w:val="0"/>
      <w:marRight w:val="0"/>
      <w:marTop w:val="0"/>
      <w:marBottom w:val="0"/>
      <w:divBdr>
        <w:top w:val="none" w:sz="0" w:space="0" w:color="auto"/>
        <w:left w:val="none" w:sz="0" w:space="0" w:color="auto"/>
        <w:bottom w:val="none" w:sz="0" w:space="0" w:color="auto"/>
        <w:right w:val="none" w:sz="0" w:space="0" w:color="auto"/>
      </w:divBdr>
      <w:divsChild>
        <w:div w:id="2066565570">
          <w:marLeft w:val="0"/>
          <w:marRight w:val="0"/>
          <w:marTop w:val="0"/>
          <w:marBottom w:val="206"/>
          <w:divBdr>
            <w:top w:val="none" w:sz="0" w:space="0" w:color="auto"/>
            <w:left w:val="none" w:sz="0" w:space="0" w:color="auto"/>
            <w:bottom w:val="none" w:sz="0" w:space="0" w:color="auto"/>
            <w:right w:val="none" w:sz="0" w:space="0" w:color="auto"/>
          </w:divBdr>
        </w:div>
        <w:div w:id="704988129">
          <w:marLeft w:val="0"/>
          <w:marRight w:val="0"/>
          <w:marTop w:val="0"/>
          <w:marBottom w:val="0"/>
          <w:divBdr>
            <w:top w:val="none" w:sz="0" w:space="0" w:color="auto"/>
            <w:left w:val="none" w:sz="0" w:space="0" w:color="auto"/>
            <w:bottom w:val="none" w:sz="0" w:space="0" w:color="auto"/>
            <w:right w:val="none" w:sz="0" w:space="0" w:color="auto"/>
          </w:divBdr>
        </w:div>
      </w:divsChild>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68936952">
      <w:bodyDiv w:val="1"/>
      <w:marLeft w:val="0"/>
      <w:marRight w:val="0"/>
      <w:marTop w:val="0"/>
      <w:marBottom w:val="0"/>
      <w:divBdr>
        <w:top w:val="none" w:sz="0" w:space="0" w:color="auto"/>
        <w:left w:val="none" w:sz="0" w:space="0" w:color="auto"/>
        <w:bottom w:val="none" w:sz="0" w:space="0" w:color="auto"/>
        <w:right w:val="none" w:sz="0" w:space="0" w:color="auto"/>
      </w:divBdr>
    </w:div>
    <w:div w:id="521670195">
      <w:bodyDiv w:val="1"/>
      <w:marLeft w:val="0"/>
      <w:marRight w:val="0"/>
      <w:marTop w:val="0"/>
      <w:marBottom w:val="0"/>
      <w:divBdr>
        <w:top w:val="none" w:sz="0" w:space="0" w:color="auto"/>
        <w:left w:val="none" w:sz="0" w:space="0" w:color="auto"/>
        <w:bottom w:val="none" w:sz="0" w:space="0" w:color="auto"/>
        <w:right w:val="none" w:sz="0" w:space="0" w:color="auto"/>
      </w:divBdr>
      <w:divsChild>
        <w:div w:id="1123420725">
          <w:marLeft w:val="0"/>
          <w:marRight w:val="0"/>
          <w:marTop w:val="0"/>
          <w:marBottom w:val="0"/>
          <w:divBdr>
            <w:top w:val="none" w:sz="0" w:space="0" w:color="auto"/>
            <w:left w:val="none" w:sz="0" w:space="0" w:color="auto"/>
            <w:bottom w:val="none" w:sz="0" w:space="0" w:color="auto"/>
            <w:right w:val="none" w:sz="0" w:space="0" w:color="auto"/>
          </w:divBdr>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38359098">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88365664">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09884545">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37021159">
      <w:bodyDiv w:val="1"/>
      <w:marLeft w:val="0"/>
      <w:marRight w:val="0"/>
      <w:marTop w:val="0"/>
      <w:marBottom w:val="0"/>
      <w:divBdr>
        <w:top w:val="none" w:sz="0" w:space="0" w:color="auto"/>
        <w:left w:val="none" w:sz="0" w:space="0" w:color="auto"/>
        <w:bottom w:val="none" w:sz="0" w:space="0" w:color="auto"/>
        <w:right w:val="none" w:sz="0" w:space="0" w:color="auto"/>
      </w:divBdr>
      <w:divsChild>
        <w:div w:id="652442203">
          <w:marLeft w:val="0"/>
          <w:marRight w:val="0"/>
          <w:marTop w:val="0"/>
          <w:marBottom w:val="206"/>
          <w:divBdr>
            <w:top w:val="none" w:sz="0" w:space="0" w:color="auto"/>
            <w:left w:val="none" w:sz="0" w:space="0" w:color="auto"/>
            <w:bottom w:val="none" w:sz="0" w:space="0" w:color="auto"/>
            <w:right w:val="none" w:sz="0" w:space="0" w:color="auto"/>
          </w:divBdr>
        </w:div>
        <w:div w:id="440416712">
          <w:marLeft w:val="0"/>
          <w:marRight w:val="0"/>
          <w:marTop w:val="0"/>
          <w:marBottom w:val="0"/>
          <w:divBdr>
            <w:top w:val="none" w:sz="0" w:space="0" w:color="auto"/>
            <w:left w:val="none" w:sz="0" w:space="0" w:color="auto"/>
            <w:bottom w:val="none" w:sz="0" w:space="0" w:color="auto"/>
            <w:right w:val="none" w:sz="0" w:space="0" w:color="auto"/>
          </w:divBdr>
        </w:div>
      </w:divsChild>
    </w:div>
    <w:div w:id="1467356852">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0457993">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0763348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09855446">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11495807">
      <w:bodyDiv w:val="1"/>
      <w:marLeft w:val="0"/>
      <w:marRight w:val="0"/>
      <w:marTop w:val="0"/>
      <w:marBottom w:val="0"/>
      <w:divBdr>
        <w:top w:val="none" w:sz="0" w:space="0" w:color="auto"/>
        <w:left w:val="none" w:sz="0" w:space="0" w:color="auto"/>
        <w:bottom w:val="none" w:sz="0" w:space="0" w:color="auto"/>
        <w:right w:val="none" w:sz="0" w:space="0" w:color="auto"/>
      </w:divBdr>
      <w:divsChild>
        <w:div w:id="1137645966">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0.wmf"/><Relationship Id="rId32" Type="http://schemas.openxmlformats.org/officeDocument/2006/relationships/image" Target="media/image18.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image" Target="media/image14.wmf"/><Relationship Id="rId10" Type="http://schemas.openxmlformats.org/officeDocument/2006/relationships/image" Target="media/image3.png"/><Relationship Id="rId19" Type="http://schemas.openxmlformats.org/officeDocument/2006/relationships/oleObject" Target="embeddings/oleObject5.bin"/><Relationship Id="rId31"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theme" Target="theme/theme1.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1696</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2020-01-28T19:24:00Z</cp:lastPrinted>
  <dcterms:created xsi:type="dcterms:W3CDTF">2022-03-20T12:28:00Z</dcterms:created>
  <dcterms:modified xsi:type="dcterms:W3CDTF">2025-02-07T11:10:00Z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